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70B6" w:rsidRPr="006911D2" w:rsidRDefault="008A70B6" w:rsidP="006911D2">
      <w:pPr>
        <w:pStyle w:val="Nagwek2"/>
        <w:spacing w:line="0" w:lineRule="atLeast"/>
        <w:rPr>
          <w:rFonts w:ascii="Arial" w:hAnsi="Arial" w:cs="Arial"/>
          <w:color w:val="0070C0"/>
          <w:sz w:val="22"/>
          <w:szCs w:val="22"/>
          <w:u w:val="none"/>
        </w:rPr>
      </w:pPr>
      <w:r w:rsidRPr="00904619">
        <w:rPr>
          <w:i/>
          <w:color w:val="0070C0"/>
          <w:sz w:val="22"/>
          <w:szCs w:val="22"/>
          <w:u w:val="none"/>
        </w:rPr>
        <w:t xml:space="preserve">  </w:t>
      </w:r>
      <w:r w:rsidRPr="00904619">
        <w:rPr>
          <w:rFonts w:ascii="Arial" w:hAnsi="Arial" w:cs="Arial"/>
          <w:color w:val="0070C0"/>
          <w:sz w:val="22"/>
          <w:szCs w:val="22"/>
          <w:u w:val="none"/>
        </w:rPr>
        <w:t xml:space="preserve">Załącznik nr </w:t>
      </w:r>
      <w:r w:rsidR="00340427" w:rsidRPr="00904619">
        <w:rPr>
          <w:rFonts w:ascii="Arial" w:hAnsi="Arial" w:cs="Arial"/>
          <w:color w:val="0070C0"/>
          <w:sz w:val="22"/>
          <w:szCs w:val="22"/>
          <w:u w:val="none"/>
        </w:rPr>
        <w:t>1</w:t>
      </w:r>
    </w:p>
    <w:p w:rsidR="00904619" w:rsidRPr="006911D2" w:rsidRDefault="00904619" w:rsidP="00904619">
      <w:pPr>
        <w:pStyle w:val="Nagwek8"/>
        <w:spacing w:line="0" w:lineRule="atLeast"/>
        <w:rPr>
          <w:rFonts w:ascii="Arial" w:hAnsi="Arial" w:cs="Arial"/>
          <w:sz w:val="24"/>
          <w:szCs w:val="24"/>
        </w:rPr>
      </w:pPr>
    </w:p>
    <w:p w:rsidR="008A70B6" w:rsidRPr="000A0803" w:rsidRDefault="008A70B6" w:rsidP="00904619">
      <w:pPr>
        <w:pStyle w:val="Nagwek8"/>
        <w:spacing w:line="0" w:lineRule="atLeast"/>
        <w:rPr>
          <w:rFonts w:ascii="Arial" w:hAnsi="Arial" w:cs="Arial"/>
          <w:sz w:val="32"/>
          <w:szCs w:val="32"/>
        </w:rPr>
      </w:pPr>
      <w:r w:rsidRPr="000A0803">
        <w:rPr>
          <w:rFonts w:ascii="Arial" w:hAnsi="Arial" w:cs="Arial"/>
          <w:sz w:val="32"/>
          <w:szCs w:val="32"/>
        </w:rPr>
        <w:t>OFERTA</w:t>
      </w:r>
    </w:p>
    <w:p w:rsidR="008A70B6" w:rsidRDefault="008A70B6" w:rsidP="00904619">
      <w:pPr>
        <w:spacing w:line="0" w:lineRule="atLeast"/>
        <w:rPr>
          <w:rFonts w:ascii="Arial" w:hAnsi="Arial" w:cs="Arial"/>
        </w:rPr>
      </w:pPr>
    </w:p>
    <w:p w:rsidR="008A70B6" w:rsidRPr="000A0803" w:rsidRDefault="008A70B6" w:rsidP="00904619">
      <w:pPr>
        <w:keepNext/>
        <w:widowControl w:val="0"/>
        <w:spacing w:line="0" w:lineRule="atLeast"/>
        <w:ind w:left="4536"/>
        <w:outlineLvl w:val="6"/>
        <w:rPr>
          <w:rFonts w:ascii="Arial" w:hAnsi="Arial" w:cs="Arial"/>
          <w:b/>
          <w:snapToGrid w:val="0"/>
          <w:sz w:val="24"/>
          <w:szCs w:val="24"/>
        </w:rPr>
      </w:pPr>
      <w:r w:rsidRPr="000A0803">
        <w:rPr>
          <w:rFonts w:ascii="Arial" w:hAnsi="Arial" w:cs="Arial"/>
          <w:b/>
          <w:snapToGrid w:val="0"/>
          <w:sz w:val="24"/>
          <w:szCs w:val="24"/>
        </w:rPr>
        <w:t xml:space="preserve">Do Gminy Kielce </w:t>
      </w:r>
    </w:p>
    <w:p w:rsidR="008A70B6" w:rsidRPr="000A0803" w:rsidRDefault="008A70B6" w:rsidP="00904619">
      <w:pPr>
        <w:keepNext/>
        <w:widowControl w:val="0"/>
        <w:spacing w:line="0" w:lineRule="atLeast"/>
        <w:ind w:left="4536"/>
        <w:outlineLvl w:val="6"/>
        <w:rPr>
          <w:rFonts w:ascii="Arial" w:hAnsi="Arial" w:cs="Arial"/>
          <w:b/>
          <w:snapToGrid w:val="0"/>
          <w:sz w:val="24"/>
          <w:szCs w:val="24"/>
        </w:rPr>
      </w:pPr>
      <w:r w:rsidRPr="000A0803">
        <w:rPr>
          <w:rFonts w:ascii="Arial" w:hAnsi="Arial" w:cs="Arial"/>
          <w:b/>
          <w:snapToGrid w:val="0"/>
          <w:sz w:val="24"/>
          <w:szCs w:val="24"/>
        </w:rPr>
        <w:t xml:space="preserve">Miejskiego Zarządu Dróg  w Kielcach                                                                </w:t>
      </w:r>
    </w:p>
    <w:p w:rsidR="008A70B6" w:rsidRPr="000A0803" w:rsidRDefault="008A70B6" w:rsidP="00904619">
      <w:pPr>
        <w:widowControl w:val="0"/>
        <w:spacing w:line="0" w:lineRule="atLeast"/>
        <w:ind w:left="4536"/>
        <w:rPr>
          <w:rFonts w:ascii="Arial" w:hAnsi="Arial" w:cs="Arial"/>
          <w:b/>
          <w:snapToGrid w:val="0"/>
          <w:sz w:val="24"/>
          <w:szCs w:val="24"/>
        </w:rPr>
      </w:pPr>
      <w:r w:rsidRPr="000A0803">
        <w:rPr>
          <w:rFonts w:ascii="Arial" w:hAnsi="Arial" w:cs="Arial"/>
          <w:b/>
          <w:snapToGrid w:val="0"/>
          <w:sz w:val="24"/>
          <w:szCs w:val="24"/>
        </w:rPr>
        <w:t xml:space="preserve">ul. </w:t>
      </w:r>
      <w:proofErr w:type="spellStart"/>
      <w:r w:rsidRPr="000A0803">
        <w:rPr>
          <w:rFonts w:ascii="Arial" w:hAnsi="Arial" w:cs="Arial"/>
          <w:b/>
          <w:snapToGrid w:val="0"/>
          <w:sz w:val="24"/>
          <w:szCs w:val="24"/>
        </w:rPr>
        <w:t>Prendowskiej</w:t>
      </w:r>
      <w:proofErr w:type="spellEnd"/>
      <w:r w:rsidRPr="000A0803">
        <w:rPr>
          <w:rFonts w:ascii="Arial" w:hAnsi="Arial" w:cs="Arial"/>
          <w:b/>
          <w:snapToGrid w:val="0"/>
          <w:sz w:val="24"/>
          <w:szCs w:val="24"/>
        </w:rPr>
        <w:t xml:space="preserve"> 7, 25-395 </w:t>
      </w:r>
      <w:r w:rsidR="00552498" w:rsidRPr="000A0803">
        <w:rPr>
          <w:rFonts w:ascii="Arial" w:hAnsi="Arial" w:cs="Arial"/>
          <w:b/>
          <w:snapToGrid w:val="0"/>
          <w:sz w:val="24"/>
          <w:szCs w:val="24"/>
        </w:rPr>
        <w:t>Kielce</w:t>
      </w:r>
    </w:p>
    <w:p w:rsidR="00A27867" w:rsidRDefault="00A27867" w:rsidP="00904619">
      <w:pPr>
        <w:widowControl w:val="0"/>
        <w:spacing w:line="0" w:lineRule="atLeast"/>
        <w:ind w:left="4080" w:firstLine="456"/>
        <w:rPr>
          <w:rFonts w:ascii="Arial" w:hAnsi="Arial" w:cs="Arial"/>
          <w:b/>
          <w:snapToGrid w:val="0"/>
          <w:sz w:val="28"/>
          <w:szCs w:val="28"/>
        </w:rPr>
      </w:pPr>
    </w:p>
    <w:p w:rsidR="00A27867" w:rsidRPr="006911D2" w:rsidRDefault="008A70B6" w:rsidP="00904619">
      <w:pPr>
        <w:spacing w:line="0" w:lineRule="atLeast"/>
        <w:jc w:val="both"/>
        <w:rPr>
          <w:rFonts w:ascii="Arial" w:eastAsia="Calibri" w:hAnsi="Arial" w:cs="Arial"/>
          <w:sz w:val="24"/>
          <w:szCs w:val="24"/>
        </w:rPr>
      </w:pPr>
      <w:r w:rsidRPr="006911D2">
        <w:rPr>
          <w:rFonts w:ascii="Arial" w:hAnsi="Arial" w:cs="Arial"/>
          <w:sz w:val="24"/>
          <w:szCs w:val="24"/>
        </w:rPr>
        <w:t xml:space="preserve">Nawiązując do ogłoszenia </w:t>
      </w:r>
      <w:r w:rsidR="004014A3" w:rsidRPr="006911D2">
        <w:rPr>
          <w:rFonts w:ascii="Arial" w:hAnsi="Arial" w:cs="Arial"/>
          <w:sz w:val="24"/>
          <w:szCs w:val="24"/>
        </w:rPr>
        <w:t xml:space="preserve">w postępowaniu o udzielenie zamówienia publicznego                    o wartości </w:t>
      </w:r>
      <w:r w:rsidR="00AA39D7">
        <w:rPr>
          <w:rFonts w:ascii="Arial" w:hAnsi="Arial" w:cs="Arial"/>
          <w:sz w:val="24"/>
          <w:szCs w:val="24"/>
        </w:rPr>
        <w:t>poniżej</w:t>
      </w:r>
      <w:r w:rsidR="004014A3" w:rsidRPr="006911D2">
        <w:rPr>
          <w:rFonts w:ascii="Arial" w:hAnsi="Arial" w:cs="Arial"/>
          <w:sz w:val="24"/>
          <w:szCs w:val="24"/>
        </w:rPr>
        <w:t xml:space="preserve"> 1</w:t>
      </w:r>
      <w:r w:rsidR="00AA39D7">
        <w:rPr>
          <w:rFonts w:ascii="Arial" w:hAnsi="Arial" w:cs="Arial"/>
          <w:sz w:val="24"/>
          <w:szCs w:val="24"/>
        </w:rPr>
        <w:t>7</w:t>
      </w:r>
      <w:r w:rsidR="004014A3" w:rsidRPr="006911D2">
        <w:rPr>
          <w:rFonts w:ascii="Arial" w:hAnsi="Arial" w:cs="Arial"/>
          <w:sz w:val="24"/>
          <w:szCs w:val="24"/>
        </w:rPr>
        <w:t xml:space="preserve">0 000 zł </w:t>
      </w:r>
      <w:r w:rsidRPr="006911D2">
        <w:rPr>
          <w:rFonts w:ascii="Arial" w:eastAsia="Calibri" w:hAnsi="Arial" w:cs="Arial"/>
          <w:sz w:val="24"/>
          <w:szCs w:val="24"/>
        </w:rPr>
        <w:t>na:</w:t>
      </w:r>
    </w:p>
    <w:p w:rsidR="009766B6" w:rsidRDefault="009766B6" w:rsidP="00546F1C">
      <w:pPr>
        <w:widowControl w:val="0"/>
        <w:spacing w:line="252" w:lineRule="auto"/>
        <w:jc w:val="center"/>
        <w:rPr>
          <w:rFonts w:ascii="Arial" w:hAnsi="Arial" w:cs="Arial"/>
          <w:b/>
          <w:sz w:val="24"/>
          <w:szCs w:val="24"/>
        </w:rPr>
      </w:pPr>
    </w:p>
    <w:p w:rsidR="001553B2" w:rsidRPr="001553B2" w:rsidRDefault="001553B2" w:rsidP="005079C4">
      <w:pPr>
        <w:widowControl w:val="0"/>
        <w:spacing w:line="252" w:lineRule="auto"/>
        <w:jc w:val="center"/>
        <w:rPr>
          <w:rFonts w:ascii="Arial" w:hAnsi="Arial" w:cs="Arial"/>
          <w:b/>
          <w:sz w:val="24"/>
          <w:szCs w:val="24"/>
        </w:rPr>
      </w:pPr>
      <w:r w:rsidRPr="001553B2">
        <w:rPr>
          <w:rFonts w:ascii="Arial" w:hAnsi="Arial" w:cs="Arial"/>
          <w:b/>
          <w:sz w:val="24"/>
          <w:szCs w:val="24"/>
        </w:rPr>
        <w:t xml:space="preserve">Opracowanie dokumentacji projektowej w </w:t>
      </w:r>
      <w:bookmarkStart w:id="0" w:name="_GoBack"/>
      <w:bookmarkEnd w:id="0"/>
      <w:r w:rsidRPr="001553B2">
        <w:rPr>
          <w:rFonts w:ascii="Arial" w:hAnsi="Arial" w:cs="Arial"/>
          <w:b/>
          <w:sz w:val="24"/>
          <w:szCs w:val="24"/>
        </w:rPr>
        <w:t>ramach zadania pn.:</w:t>
      </w:r>
    </w:p>
    <w:p w:rsidR="001553B2" w:rsidRPr="001553B2" w:rsidRDefault="001553B2" w:rsidP="005079C4">
      <w:pPr>
        <w:spacing w:line="252" w:lineRule="auto"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1553B2">
        <w:rPr>
          <w:rFonts w:ascii="Arial" w:hAnsi="Arial" w:cs="Arial"/>
          <w:b/>
          <w:sz w:val="24"/>
          <w:szCs w:val="24"/>
        </w:rPr>
        <w:t>„O</w:t>
      </w:r>
      <w:r w:rsidRPr="001553B2">
        <w:rPr>
          <w:rFonts w:ascii="Arial" w:hAnsi="Arial" w:cs="Arial"/>
          <w:b/>
          <w:snapToGrid w:val="0"/>
          <w:sz w:val="24"/>
          <w:szCs w:val="24"/>
        </w:rPr>
        <w:t>świetlenie ulic Kujawskiej, Mazurskiej oraz Wawrzyńskiej w Kielcach</w:t>
      </w:r>
      <w:r w:rsidRPr="001553B2">
        <w:rPr>
          <w:rFonts w:ascii="Arial" w:hAnsi="Arial" w:cs="Arial"/>
          <w:b/>
          <w:sz w:val="24"/>
          <w:szCs w:val="24"/>
        </w:rPr>
        <w:t xml:space="preserve">” </w:t>
      </w:r>
    </w:p>
    <w:p w:rsidR="00AF7435" w:rsidRPr="001553B2" w:rsidRDefault="00AF7435" w:rsidP="005079C4">
      <w:pPr>
        <w:spacing w:line="252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553B2">
        <w:rPr>
          <w:rFonts w:ascii="Arial" w:hAnsi="Arial" w:cs="Arial"/>
          <w:b/>
          <w:bCs/>
          <w:sz w:val="24"/>
          <w:szCs w:val="24"/>
        </w:rPr>
        <w:t>Postępowanie nr WZP.26.2.</w:t>
      </w:r>
      <w:r w:rsidR="00AA39D7" w:rsidRPr="001553B2">
        <w:rPr>
          <w:rFonts w:ascii="Arial" w:hAnsi="Arial" w:cs="Arial"/>
          <w:b/>
          <w:bCs/>
          <w:sz w:val="24"/>
          <w:szCs w:val="24"/>
        </w:rPr>
        <w:t>01</w:t>
      </w:r>
      <w:r w:rsidRPr="001553B2">
        <w:rPr>
          <w:rFonts w:ascii="Arial" w:hAnsi="Arial" w:cs="Arial"/>
          <w:b/>
          <w:bCs/>
          <w:sz w:val="24"/>
          <w:szCs w:val="24"/>
        </w:rPr>
        <w:t>.202</w:t>
      </w:r>
      <w:r w:rsidR="00AA39D7" w:rsidRPr="001553B2">
        <w:rPr>
          <w:rFonts w:ascii="Arial" w:hAnsi="Arial" w:cs="Arial"/>
          <w:b/>
          <w:bCs/>
          <w:sz w:val="24"/>
          <w:szCs w:val="24"/>
        </w:rPr>
        <w:t>6</w:t>
      </w:r>
    </w:p>
    <w:p w:rsidR="00546F1C" w:rsidRPr="001553B2" w:rsidRDefault="00546F1C" w:rsidP="00546F1C">
      <w:pPr>
        <w:spacing w:line="25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F6836" w:rsidRDefault="007F6836" w:rsidP="00B44C09">
      <w:pPr>
        <w:widowControl w:val="0"/>
        <w:tabs>
          <w:tab w:val="left" w:leader="dot" w:pos="8222"/>
        </w:tabs>
        <w:ind w:left="426" w:right="-332" w:hanging="426"/>
        <w:rPr>
          <w:rFonts w:ascii="Arial" w:hAnsi="Arial" w:cs="Arial"/>
          <w:snapToGrid w:val="0"/>
          <w:sz w:val="24"/>
          <w:szCs w:val="24"/>
        </w:rPr>
      </w:pPr>
    </w:p>
    <w:p w:rsidR="00B44C09" w:rsidRPr="00BD4AEE" w:rsidRDefault="00546F1C" w:rsidP="00B44C09">
      <w:pPr>
        <w:widowControl w:val="0"/>
        <w:tabs>
          <w:tab w:val="left" w:leader="dot" w:pos="8222"/>
        </w:tabs>
        <w:ind w:left="426" w:right="-332" w:hanging="426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>M</w:t>
      </w:r>
      <w:r w:rsidRPr="00BD4AEE">
        <w:rPr>
          <w:rFonts w:ascii="Arial" w:hAnsi="Arial" w:cs="Arial"/>
          <w:snapToGrid w:val="0"/>
          <w:sz w:val="24"/>
          <w:szCs w:val="24"/>
        </w:rPr>
        <w:t>y niżej podpisani</w:t>
      </w:r>
      <w:r w:rsidR="00B44C09" w:rsidRPr="00BD4AEE">
        <w:rPr>
          <w:rFonts w:ascii="Arial" w:hAnsi="Arial" w:cs="Arial"/>
          <w:snapToGrid w:val="0"/>
          <w:sz w:val="24"/>
          <w:szCs w:val="24"/>
        </w:rPr>
        <w:t>:</w:t>
      </w:r>
    </w:p>
    <w:p w:rsidR="00B44C09" w:rsidRPr="00BD4AEE" w:rsidRDefault="00B44C09" w:rsidP="006911D2">
      <w:pPr>
        <w:widowControl w:val="0"/>
        <w:tabs>
          <w:tab w:val="left" w:leader="dot" w:pos="8222"/>
        </w:tabs>
        <w:spacing w:before="120"/>
        <w:ind w:left="425" w:right="-2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B44C09" w:rsidRPr="00BD4AEE" w:rsidRDefault="00B44C09" w:rsidP="006911D2">
      <w:pPr>
        <w:widowControl w:val="0"/>
        <w:tabs>
          <w:tab w:val="left" w:leader="dot" w:pos="8222"/>
        </w:tabs>
        <w:spacing w:before="120"/>
        <w:ind w:left="425" w:right="-2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B44C09" w:rsidRPr="00BD4AEE" w:rsidRDefault="00B44C09" w:rsidP="00B44C09">
      <w:pPr>
        <w:widowControl w:val="0"/>
        <w:tabs>
          <w:tab w:val="left" w:leader="dot" w:pos="8222"/>
        </w:tabs>
        <w:spacing w:before="120"/>
        <w:ind w:left="425" w:right="-335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działając w imieniu i na rzecz:</w:t>
      </w:r>
    </w:p>
    <w:p w:rsidR="00B44C09" w:rsidRPr="00BD4AEE" w:rsidRDefault="00B44C09" w:rsidP="006911D2">
      <w:pPr>
        <w:widowControl w:val="0"/>
        <w:tabs>
          <w:tab w:val="left" w:leader="dot" w:pos="8222"/>
        </w:tabs>
        <w:spacing w:before="120"/>
        <w:ind w:left="425" w:right="-2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B44C09" w:rsidRPr="00BD4AEE" w:rsidRDefault="00B44C09" w:rsidP="006911D2">
      <w:pPr>
        <w:widowControl w:val="0"/>
        <w:tabs>
          <w:tab w:val="left" w:leader="dot" w:pos="8222"/>
        </w:tabs>
        <w:spacing w:before="120"/>
        <w:ind w:left="425" w:right="-2" w:hanging="425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B44C09" w:rsidRPr="00BD4AEE" w:rsidRDefault="00B44C09" w:rsidP="00B44C09">
      <w:pPr>
        <w:widowControl w:val="0"/>
        <w:tabs>
          <w:tab w:val="left" w:leader="dot" w:pos="8222"/>
        </w:tabs>
        <w:ind w:right="-22"/>
        <w:jc w:val="center"/>
        <w:rPr>
          <w:rFonts w:ascii="Arial" w:hAnsi="Arial" w:cs="Arial"/>
          <w:snapToGrid w:val="0"/>
          <w:sz w:val="16"/>
          <w:szCs w:val="16"/>
        </w:rPr>
      </w:pPr>
      <w:r w:rsidRPr="00BD4AEE">
        <w:rPr>
          <w:rFonts w:ascii="Arial" w:hAnsi="Arial" w:cs="Arial"/>
          <w:snapToGrid w:val="0"/>
          <w:sz w:val="16"/>
          <w:szCs w:val="16"/>
        </w:rPr>
        <w:t>(nazwa i dokładny adres Wykonawcy/Wykonawców – wszystkich wspólników spółki cywilnej lub członków Konsorcjum)</w:t>
      </w:r>
    </w:p>
    <w:p w:rsidR="00B44C09" w:rsidRPr="00BD4AEE" w:rsidRDefault="00B44C09" w:rsidP="00B44C09">
      <w:pPr>
        <w:widowControl w:val="0"/>
        <w:tabs>
          <w:tab w:val="left" w:leader="dot" w:pos="8222"/>
        </w:tabs>
        <w:ind w:left="426" w:right="-22" w:hanging="426"/>
        <w:jc w:val="both"/>
        <w:rPr>
          <w:rFonts w:ascii="Arial" w:hAnsi="Arial" w:cs="Arial"/>
          <w:snapToGrid w:val="0"/>
          <w:sz w:val="24"/>
          <w:szCs w:val="24"/>
        </w:rPr>
      </w:pPr>
    </w:p>
    <w:p w:rsidR="00B44C09" w:rsidRPr="00BD4AEE" w:rsidRDefault="00B44C09" w:rsidP="00B44C09">
      <w:pPr>
        <w:widowControl w:val="0"/>
        <w:tabs>
          <w:tab w:val="left" w:leader="dot" w:pos="8222"/>
        </w:tabs>
        <w:spacing w:line="36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napToGrid w:val="0"/>
          <w:sz w:val="24"/>
          <w:szCs w:val="24"/>
        </w:rPr>
        <w:t>1</w:t>
      </w:r>
      <w:r w:rsidRPr="00BD4AEE">
        <w:rPr>
          <w:rFonts w:ascii="Arial" w:hAnsi="Arial" w:cs="Arial"/>
          <w:snapToGrid w:val="0"/>
          <w:sz w:val="24"/>
          <w:szCs w:val="24"/>
        </w:rPr>
        <w:t>.</w:t>
      </w:r>
      <w:r w:rsidRPr="00BD4AEE">
        <w:rPr>
          <w:rFonts w:ascii="Arial" w:hAnsi="Arial" w:cs="Arial"/>
          <w:snapToGrid w:val="0"/>
          <w:sz w:val="24"/>
          <w:szCs w:val="24"/>
        </w:rPr>
        <w:tab/>
        <w:t>Oferujemy wykonanie całości zamówienia za:</w:t>
      </w:r>
    </w:p>
    <w:p w:rsidR="00B44C09" w:rsidRPr="00BD4AEE" w:rsidRDefault="00B44C09" w:rsidP="00B44C09">
      <w:pPr>
        <w:spacing w:line="360" w:lineRule="auto"/>
        <w:ind w:left="709" w:hanging="284"/>
        <w:rPr>
          <w:rFonts w:ascii="Arial" w:hAnsi="Arial" w:cs="Arial"/>
          <w:snapToGrid w:val="0"/>
          <w:sz w:val="24"/>
          <w:szCs w:val="24"/>
        </w:rPr>
      </w:pPr>
      <w:r w:rsidRPr="00BD4AEE">
        <w:rPr>
          <w:rFonts w:ascii="Arial" w:hAnsi="Arial" w:cs="Arial"/>
          <w:b/>
          <w:snapToGrid w:val="0"/>
          <w:sz w:val="24"/>
          <w:szCs w:val="24"/>
        </w:rPr>
        <w:t xml:space="preserve">cenę </w:t>
      </w:r>
      <w:r w:rsidRPr="00BD4AEE">
        <w:rPr>
          <w:rFonts w:ascii="Arial" w:hAnsi="Arial" w:cs="Arial"/>
          <w:snapToGrid w:val="0"/>
          <w:sz w:val="24"/>
          <w:szCs w:val="24"/>
        </w:rPr>
        <w:t xml:space="preserve"> (</w:t>
      </w:r>
      <w:r w:rsidR="001553B2">
        <w:rPr>
          <w:rFonts w:ascii="Arial" w:hAnsi="Arial" w:cs="Arial"/>
          <w:snapToGrid w:val="0"/>
          <w:sz w:val="24"/>
          <w:szCs w:val="24"/>
        </w:rPr>
        <w:t xml:space="preserve">łączną cenę </w:t>
      </w:r>
      <w:r w:rsidRPr="00BD4AEE">
        <w:rPr>
          <w:rFonts w:ascii="Arial" w:hAnsi="Arial" w:cs="Arial"/>
          <w:snapToGrid w:val="0"/>
          <w:sz w:val="24"/>
          <w:szCs w:val="24"/>
        </w:rPr>
        <w:t>brutto):</w:t>
      </w:r>
      <w:r w:rsidR="001553B2">
        <w:rPr>
          <w:rFonts w:ascii="Arial" w:hAnsi="Arial" w:cs="Arial"/>
          <w:snapToGrid w:val="0"/>
          <w:sz w:val="24"/>
          <w:szCs w:val="24"/>
        </w:rPr>
        <w:t xml:space="preserve"> </w:t>
      </w:r>
      <w:r w:rsidRPr="00BD4AEE">
        <w:rPr>
          <w:rFonts w:ascii="Arial" w:hAnsi="Arial" w:cs="Arial"/>
          <w:snapToGrid w:val="0"/>
          <w:sz w:val="24"/>
          <w:szCs w:val="24"/>
        </w:rPr>
        <w:t>............................................</w:t>
      </w:r>
      <w:r>
        <w:rPr>
          <w:rFonts w:ascii="Arial" w:hAnsi="Arial" w:cs="Arial"/>
          <w:snapToGrid w:val="0"/>
          <w:sz w:val="24"/>
          <w:szCs w:val="24"/>
        </w:rPr>
        <w:t>.....................................</w:t>
      </w:r>
      <w:r w:rsidRPr="00BD4AEE">
        <w:rPr>
          <w:rFonts w:ascii="Arial" w:hAnsi="Arial" w:cs="Arial"/>
          <w:snapToGrid w:val="0"/>
          <w:sz w:val="24"/>
          <w:szCs w:val="24"/>
        </w:rPr>
        <w:t>.zł.</w:t>
      </w:r>
    </w:p>
    <w:p w:rsidR="00904619" w:rsidRPr="000F3E86" w:rsidRDefault="00DB342B" w:rsidP="00DE698A">
      <w:pPr>
        <w:spacing w:line="0" w:lineRule="atLeast"/>
        <w:ind w:left="426" w:right="-144" w:hanging="284"/>
        <w:jc w:val="both"/>
        <w:rPr>
          <w:rFonts w:ascii="Arial" w:hAnsi="Arial" w:cs="Arial"/>
          <w:snapToGrid w:val="0"/>
          <w:sz w:val="24"/>
          <w:szCs w:val="24"/>
        </w:rPr>
      </w:pPr>
      <w:r w:rsidRPr="000F3E86">
        <w:rPr>
          <w:rFonts w:ascii="Arial" w:hAnsi="Arial" w:cs="Arial"/>
          <w:snapToGrid w:val="0"/>
          <w:sz w:val="24"/>
          <w:szCs w:val="24"/>
        </w:rPr>
        <w:t xml:space="preserve">    </w:t>
      </w:r>
      <w:r w:rsidR="00352017" w:rsidRPr="000F3E86">
        <w:rPr>
          <w:rFonts w:ascii="Arial" w:hAnsi="Arial" w:cs="Arial"/>
          <w:snapToGrid w:val="0"/>
          <w:sz w:val="24"/>
          <w:szCs w:val="24"/>
        </w:rPr>
        <w:t>zgodnie z za</w:t>
      </w:r>
      <w:r w:rsidR="00C9219F" w:rsidRPr="000F3E86">
        <w:rPr>
          <w:rFonts w:ascii="Arial" w:hAnsi="Arial" w:cs="Arial"/>
          <w:snapToGrid w:val="0"/>
          <w:sz w:val="24"/>
          <w:szCs w:val="24"/>
        </w:rPr>
        <w:t xml:space="preserve">łączonym do oferty </w:t>
      </w:r>
      <w:r w:rsidR="00EE248C" w:rsidRPr="000F3E86">
        <w:rPr>
          <w:rFonts w:ascii="Arial" w:hAnsi="Arial" w:cs="Arial"/>
          <w:snapToGrid w:val="0"/>
          <w:sz w:val="24"/>
          <w:szCs w:val="24"/>
        </w:rPr>
        <w:t>Formularzem c</w:t>
      </w:r>
      <w:r w:rsidR="00904619" w:rsidRPr="000F3E86">
        <w:rPr>
          <w:rFonts w:ascii="Arial" w:hAnsi="Arial" w:cs="Arial"/>
          <w:snapToGrid w:val="0"/>
          <w:sz w:val="24"/>
          <w:szCs w:val="24"/>
        </w:rPr>
        <w:t>enowym</w:t>
      </w:r>
      <w:r w:rsidR="000B27B5" w:rsidRPr="000F3E86">
        <w:rPr>
          <w:rFonts w:ascii="Arial" w:hAnsi="Arial" w:cs="Arial"/>
          <w:snapToGrid w:val="0"/>
          <w:sz w:val="24"/>
          <w:szCs w:val="24"/>
        </w:rPr>
        <w:t xml:space="preserve"> </w:t>
      </w:r>
      <w:r w:rsidR="00DE698A">
        <w:rPr>
          <w:rFonts w:ascii="Arial" w:hAnsi="Arial" w:cs="Arial"/>
          <w:snapToGrid w:val="0"/>
          <w:sz w:val="24"/>
          <w:szCs w:val="24"/>
        </w:rPr>
        <w:t>–</w:t>
      </w:r>
      <w:r w:rsidR="000B27B5" w:rsidRPr="000F3E86">
        <w:rPr>
          <w:rFonts w:ascii="Arial" w:hAnsi="Arial" w:cs="Arial"/>
          <w:snapToGrid w:val="0"/>
          <w:sz w:val="24"/>
          <w:szCs w:val="24"/>
        </w:rPr>
        <w:t xml:space="preserve"> </w:t>
      </w:r>
      <w:r w:rsidR="00FC03D4" w:rsidRPr="00DE698A">
        <w:rPr>
          <w:rFonts w:ascii="Arial" w:hAnsi="Arial" w:cs="Arial"/>
          <w:snapToGrid w:val="0"/>
          <w:sz w:val="24"/>
          <w:szCs w:val="24"/>
        </w:rPr>
        <w:t>Załącznik</w:t>
      </w:r>
      <w:r w:rsidR="00DE698A">
        <w:rPr>
          <w:rFonts w:ascii="Arial" w:hAnsi="Arial" w:cs="Arial"/>
          <w:snapToGrid w:val="0"/>
          <w:sz w:val="24"/>
          <w:szCs w:val="24"/>
        </w:rPr>
        <w:t xml:space="preserve"> </w:t>
      </w:r>
      <w:r w:rsidR="00FC03D4" w:rsidRPr="00DE698A">
        <w:rPr>
          <w:rFonts w:ascii="Arial" w:hAnsi="Arial" w:cs="Arial"/>
          <w:snapToGrid w:val="0"/>
          <w:sz w:val="24"/>
          <w:szCs w:val="24"/>
        </w:rPr>
        <w:t>nr</w:t>
      </w:r>
      <w:r w:rsidR="00DE698A">
        <w:rPr>
          <w:rFonts w:ascii="Arial" w:hAnsi="Arial" w:cs="Arial"/>
          <w:snapToGrid w:val="0"/>
          <w:sz w:val="24"/>
          <w:szCs w:val="24"/>
        </w:rPr>
        <w:t xml:space="preserve"> </w:t>
      </w:r>
      <w:r w:rsidR="00FC03D4" w:rsidRPr="00DE698A">
        <w:rPr>
          <w:rFonts w:ascii="Arial" w:hAnsi="Arial" w:cs="Arial"/>
          <w:snapToGrid w:val="0"/>
          <w:sz w:val="24"/>
          <w:szCs w:val="24"/>
        </w:rPr>
        <w:t>2</w:t>
      </w:r>
      <w:r w:rsidR="008D006C" w:rsidRPr="00DE698A">
        <w:rPr>
          <w:rFonts w:ascii="Arial" w:hAnsi="Arial" w:cs="Arial"/>
          <w:snapToGrid w:val="0"/>
          <w:sz w:val="24"/>
          <w:szCs w:val="24"/>
        </w:rPr>
        <w:t xml:space="preserve"> (</w:t>
      </w:r>
      <w:r w:rsidR="008D006C" w:rsidRPr="00DE698A">
        <w:rPr>
          <w:rFonts w:ascii="Arial" w:hAnsi="Arial" w:cs="Arial"/>
          <w:snapToGrid w:val="0"/>
          <w:sz w:val="23"/>
          <w:szCs w:val="23"/>
        </w:rPr>
        <w:t>poz</w:t>
      </w:r>
      <w:r w:rsidR="00DE698A" w:rsidRPr="00DE698A">
        <w:rPr>
          <w:rFonts w:ascii="Arial" w:hAnsi="Arial" w:cs="Arial"/>
          <w:snapToGrid w:val="0"/>
          <w:sz w:val="23"/>
          <w:szCs w:val="23"/>
        </w:rPr>
        <w:t>.</w:t>
      </w:r>
      <w:r w:rsidR="008D006C" w:rsidRPr="00DE698A">
        <w:rPr>
          <w:rFonts w:ascii="Arial" w:hAnsi="Arial" w:cs="Arial"/>
          <w:snapToGrid w:val="0"/>
          <w:sz w:val="24"/>
          <w:szCs w:val="24"/>
        </w:rPr>
        <w:t xml:space="preserve"> </w:t>
      </w:r>
      <w:r w:rsidR="008D006C" w:rsidRPr="00DE698A">
        <w:rPr>
          <w:rFonts w:ascii="Arial" w:hAnsi="Arial" w:cs="Arial"/>
          <w:snapToGrid w:val="0"/>
          <w:sz w:val="23"/>
          <w:szCs w:val="23"/>
        </w:rPr>
        <w:t>1</w:t>
      </w:r>
      <w:r w:rsidR="001553B2">
        <w:rPr>
          <w:rFonts w:ascii="Arial" w:hAnsi="Arial" w:cs="Arial"/>
          <w:snapToGrid w:val="0"/>
          <w:sz w:val="23"/>
          <w:szCs w:val="23"/>
        </w:rPr>
        <w:t>1</w:t>
      </w:r>
      <w:r w:rsidR="000B27B5" w:rsidRPr="00DE698A">
        <w:rPr>
          <w:rFonts w:ascii="Arial" w:hAnsi="Arial" w:cs="Arial"/>
          <w:snapToGrid w:val="0"/>
          <w:sz w:val="24"/>
          <w:szCs w:val="24"/>
        </w:rPr>
        <w:t>)</w:t>
      </w:r>
    </w:p>
    <w:p w:rsidR="00904619" w:rsidRPr="004014A3" w:rsidRDefault="00FC03D4" w:rsidP="00B44C09">
      <w:pPr>
        <w:spacing w:line="320" w:lineRule="exact"/>
        <w:ind w:left="426" w:hanging="284"/>
        <w:jc w:val="both"/>
        <w:rPr>
          <w:rFonts w:ascii="Arial" w:hAnsi="Arial" w:cs="Arial"/>
          <w:snapToGrid w:val="0"/>
          <w:sz w:val="24"/>
          <w:szCs w:val="24"/>
        </w:rPr>
      </w:pPr>
      <w:r w:rsidRPr="004014A3">
        <w:rPr>
          <w:rFonts w:ascii="Arial" w:hAnsi="Arial" w:cs="Arial"/>
          <w:snapToGrid w:val="0"/>
          <w:sz w:val="24"/>
          <w:szCs w:val="24"/>
        </w:rPr>
        <w:t xml:space="preserve"> </w:t>
      </w:r>
    </w:p>
    <w:p w:rsidR="004014A3" w:rsidRPr="004014A3" w:rsidRDefault="004014A3" w:rsidP="004014A3">
      <w:pPr>
        <w:widowControl w:val="0"/>
        <w:numPr>
          <w:ilvl w:val="0"/>
          <w:numId w:val="37"/>
        </w:numPr>
        <w:spacing w:line="0" w:lineRule="atLeast"/>
        <w:ind w:left="426" w:hanging="426"/>
        <w:contextualSpacing/>
        <w:jc w:val="both"/>
        <w:rPr>
          <w:rFonts w:ascii="Arial" w:hAnsi="Arial" w:cs="Arial"/>
          <w:b/>
          <w:snapToGrid w:val="0"/>
          <w:sz w:val="24"/>
          <w:szCs w:val="24"/>
        </w:rPr>
      </w:pPr>
      <w:r w:rsidRPr="004014A3">
        <w:rPr>
          <w:rFonts w:ascii="Arial" w:hAnsi="Arial" w:cs="Arial"/>
          <w:snapToGrid w:val="0"/>
          <w:sz w:val="24"/>
          <w:szCs w:val="24"/>
        </w:rPr>
        <w:t xml:space="preserve">Zobowiązujemy się do wykonania przedmiotu zamówienia w terminie:                            </w:t>
      </w:r>
      <w:r w:rsidRPr="004014A3">
        <w:rPr>
          <w:rFonts w:ascii="Arial" w:hAnsi="Arial" w:cs="Arial"/>
          <w:b/>
          <w:snapToGrid w:val="0"/>
          <w:sz w:val="24"/>
          <w:szCs w:val="24"/>
        </w:rPr>
        <w:t xml:space="preserve">do </w:t>
      </w:r>
      <w:r w:rsidR="00AA39D7">
        <w:rPr>
          <w:rFonts w:ascii="Arial" w:hAnsi="Arial" w:cs="Arial"/>
          <w:b/>
          <w:snapToGrid w:val="0"/>
          <w:sz w:val="24"/>
          <w:szCs w:val="24"/>
        </w:rPr>
        <w:t>8</w:t>
      </w:r>
      <w:r w:rsidRPr="004014A3">
        <w:rPr>
          <w:rFonts w:ascii="Arial" w:hAnsi="Arial" w:cs="Arial"/>
          <w:b/>
          <w:snapToGrid w:val="0"/>
          <w:sz w:val="24"/>
          <w:szCs w:val="24"/>
        </w:rPr>
        <w:t xml:space="preserve"> miesięcy od dnia zawarcia umowy.</w:t>
      </w:r>
    </w:p>
    <w:p w:rsidR="004014A3" w:rsidRPr="004014A3" w:rsidRDefault="004014A3" w:rsidP="004014A3">
      <w:pPr>
        <w:spacing w:line="0" w:lineRule="atLeast"/>
        <w:rPr>
          <w:rFonts w:ascii="Arial" w:hAnsi="Arial" w:cs="Arial"/>
          <w:sz w:val="24"/>
          <w:szCs w:val="24"/>
        </w:rPr>
      </w:pPr>
    </w:p>
    <w:p w:rsidR="003A54DE" w:rsidRDefault="004014A3" w:rsidP="003A54DE">
      <w:pPr>
        <w:widowControl w:val="0"/>
        <w:numPr>
          <w:ilvl w:val="0"/>
          <w:numId w:val="35"/>
        </w:numPr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4014A3">
        <w:rPr>
          <w:rFonts w:ascii="Arial" w:hAnsi="Arial" w:cs="Arial"/>
          <w:snapToGrid w:val="0"/>
          <w:sz w:val="24"/>
          <w:szCs w:val="24"/>
        </w:rPr>
        <w:t xml:space="preserve">Oświadczamy, że załączone do ogłoszenia </w:t>
      </w:r>
      <w:r w:rsidR="006911D2">
        <w:rPr>
          <w:rFonts w:ascii="Arial" w:hAnsi="Arial" w:cs="Arial"/>
          <w:snapToGrid w:val="0"/>
          <w:sz w:val="24"/>
          <w:szCs w:val="24"/>
        </w:rPr>
        <w:t>projektowane postanowienia</w:t>
      </w:r>
      <w:r w:rsidRPr="004014A3">
        <w:rPr>
          <w:rFonts w:ascii="Arial" w:hAnsi="Arial" w:cs="Arial"/>
          <w:snapToGrid w:val="0"/>
          <w:sz w:val="24"/>
          <w:szCs w:val="24"/>
        </w:rPr>
        <w:t xml:space="preserve"> umów zostały przez nas zaakceptowane  i zobowiązujemy się w przypadku wybrania naszej oferty do ich zawarcia na warunkach zgodnych z niniejszą ofertą, </w:t>
      </w:r>
      <w:r w:rsidR="006911D2">
        <w:rPr>
          <w:rFonts w:ascii="Arial" w:hAnsi="Arial" w:cs="Arial"/>
          <w:snapToGrid w:val="0"/>
          <w:sz w:val="24"/>
          <w:szCs w:val="24"/>
        </w:rPr>
        <w:br/>
      </w:r>
      <w:r w:rsidRPr="004014A3">
        <w:rPr>
          <w:rFonts w:ascii="Arial" w:hAnsi="Arial" w:cs="Arial"/>
          <w:snapToGrid w:val="0"/>
          <w:sz w:val="24"/>
          <w:szCs w:val="24"/>
        </w:rPr>
        <w:t>w miejscu i terminie wyznaczonym przez Zamawiającego.</w:t>
      </w:r>
      <w:bookmarkStart w:id="1" w:name="_Hlk46903826"/>
    </w:p>
    <w:p w:rsidR="003A54DE" w:rsidRDefault="003A54DE" w:rsidP="003A54DE">
      <w:pPr>
        <w:widowControl w:val="0"/>
        <w:spacing w:line="0" w:lineRule="atLeast"/>
        <w:ind w:left="426"/>
        <w:jc w:val="both"/>
        <w:rPr>
          <w:rFonts w:ascii="Arial" w:hAnsi="Arial" w:cs="Arial"/>
          <w:snapToGrid w:val="0"/>
          <w:sz w:val="24"/>
          <w:szCs w:val="24"/>
        </w:rPr>
      </w:pPr>
    </w:p>
    <w:p w:rsidR="001A5376" w:rsidRPr="001A5376" w:rsidRDefault="007973ED" w:rsidP="003A54DE">
      <w:pPr>
        <w:widowControl w:val="0"/>
        <w:numPr>
          <w:ilvl w:val="0"/>
          <w:numId w:val="35"/>
        </w:numPr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3A54DE">
        <w:rPr>
          <w:rFonts w:ascii="Arial" w:eastAsia="Calibri" w:hAnsi="Arial" w:cs="Arial"/>
          <w:snapToGrid w:val="0"/>
          <w:sz w:val="24"/>
          <w:szCs w:val="24"/>
          <w:lang w:eastAsia="en-US"/>
        </w:rPr>
        <w:t>Jednocześnie zgodnie z § 13 ust. 2 Rozporządzenia Ministra Rozwoju, Pracy                i Technologii z dnia 23 grudnia 2020 r. wskazuj</w:t>
      </w:r>
      <w:r w:rsidR="006911D2" w:rsidRPr="003A54DE">
        <w:rPr>
          <w:rFonts w:ascii="Arial" w:eastAsia="Calibri" w:hAnsi="Arial" w:cs="Arial"/>
          <w:snapToGrid w:val="0"/>
          <w:sz w:val="24"/>
          <w:szCs w:val="24"/>
          <w:lang w:eastAsia="en-US"/>
        </w:rPr>
        <w:t>emy</w:t>
      </w:r>
      <w:r w:rsidRPr="003A54DE">
        <w:rPr>
          <w:rFonts w:ascii="Arial" w:eastAsia="Calibri" w:hAnsi="Arial" w:cs="Arial"/>
          <w:snapToGrid w:val="0"/>
          <w:sz w:val="24"/>
          <w:szCs w:val="24"/>
          <w:lang w:eastAsia="en-US"/>
        </w:rPr>
        <w:t>, że Zamawiający może uzyskać dostęp do dokumentów potwierdzających umocowanie do reprezentowania pod niżej wymienionym adresem</w:t>
      </w:r>
      <w:r w:rsidR="001A5376">
        <w:rPr>
          <w:rFonts w:ascii="Arial" w:eastAsia="Calibri" w:hAnsi="Arial" w:cs="Arial"/>
          <w:snapToGrid w:val="0"/>
          <w:sz w:val="24"/>
          <w:szCs w:val="24"/>
          <w:lang w:eastAsia="en-US"/>
        </w:rPr>
        <w:t>:</w:t>
      </w:r>
    </w:p>
    <w:p w:rsidR="007973ED" w:rsidRPr="001A5376" w:rsidRDefault="003A54DE" w:rsidP="001A5376">
      <w:pPr>
        <w:widowControl w:val="0"/>
        <w:spacing w:line="0" w:lineRule="atLeast"/>
        <w:ind w:left="426"/>
        <w:jc w:val="both"/>
        <w:rPr>
          <w:rFonts w:ascii="Arial" w:hAnsi="Arial" w:cs="Arial"/>
          <w:i/>
          <w:snapToGrid w:val="0"/>
        </w:rPr>
      </w:pPr>
      <w:r w:rsidRPr="001A5376">
        <w:rPr>
          <w:rFonts w:ascii="Arial" w:eastAsia="Calibri" w:hAnsi="Arial" w:cs="Arial"/>
          <w:i/>
          <w:snapToGrid w:val="0"/>
          <w:color w:val="FF0000"/>
          <w:lang w:eastAsia="en-US"/>
        </w:rPr>
        <w:t>/*</w:t>
      </w:r>
      <w:r w:rsidR="001A5376" w:rsidRPr="001A5376">
        <w:rPr>
          <w:rFonts w:ascii="Arial" w:eastAsia="Calibri" w:hAnsi="Arial" w:cs="Arial"/>
          <w:i/>
          <w:snapToGrid w:val="0"/>
          <w:color w:val="FF0000"/>
          <w:lang w:eastAsia="en-US"/>
        </w:rPr>
        <w:t xml:space="preserve"> - należy wskazać właściwy adres bazy</w:t>
      </w:r>
    </w:p>
    <w:p w:rsidR="003A54DE" w:rsidRDefault="003A54DE" w:rsidP="003A54DE">
      <w:pPr>
        <w:pStyle w:val="Akapitzlist"/>
        <w:rPr>
          <w:rFonts w:ascii="Arial" w:hAnsi="Arial" w:cs="Arial"/>
          <w:snapToGrid w:val="0"/>
          <w:sz w:val="24"/>
          <w:szCs w:val="24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409"/>
        <w:gridCol w:w="2851"/>
        <w:gridCol w:w="320"/>
        <w:gridCol w:w="5172"/>
      </w:tblGrid>
      <w:tr w:rsidR="003A54DE" w:rsidTr="003A54DE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DE" w:rsidRDefault="003A54DE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2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54DE" w:rsidRPr="001A5376" w:rsidRDefault="005079C4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color w:val="0070C0"/>
                <w:sz w:val="24"/>
                <w:szCs w:val="24"/>
              </w:rPr>
            </w:pPr>
            <w:hyperlink r:id="rId8" w:history="1">
              <w:r w:rsidR="003A54DE" w:rsidRPr="001A5376">
                <w:rPr>
                  <w:rFonts w:ascii="Arial" w:eastAsia="Calibri" w:hAnsi="Arial" w:cs="Arial"/>
                  <w:snapToGrid w:val="0"/>
                  <w:color w:val="0070C0"/>
                  <w:sz w:val="24"/>
                  <w:szCs w:val="24"/>
                  <w:u w:val="single"/>
                  <w:lang w:eastAsia="en-US"/>
                </w:rPr>
                <w:t>https://ems.ms.gov.pl</w:t>
              </w:r>
            </w:hyperlink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3A54DE" w:rsidRDefault="003A54DE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-</w:t>
            </w:r>
          </w:p>
        </w:tc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:rsidR="003A54DE" w:rsidRDefault="003A54DE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7973ED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dla odpisu z Krajowego Rejestru Sądowego</w:t>
            </w:r>
          </w:p>
        </w:tc>
      </w:tr>
      <w:tr w:rsidR="003A54DE" w:rsidRPr="003A54DE" w:rsidTr="003A54DE"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4DE" w:rsidRPr="003A54DE" w:rsidRDefault="003A54DE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sz w:val="6"/>
                <w:szCs w:val="6"/>
              </w:rPr>
            </w:pP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:rsidR="003A54DE" w:rsidRPr="001A5376" w:rsidRDefault="003A54DE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color w:val="0070C0"/>
                <w:sz w:val="6"/>
                <w:szCs w:val="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3A54DE" w:rsidRPr="003A54DE" w:rsidRDefault="003A54DE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sz w:val="6"/>
                <w:szCs w:val="6"/>
              </w:rPr>
            </w:pPr>
          </w:p>
        </w:tc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:rsidR="003A54DE" w:rsidRPr="003A54DE" w:rsidRDefault="003A54DE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sz w:val="6"/>
                <w:szCs w:val="6"/>
              </w:rPr>
            </w:pPr>
          </w:p>
        </w:tc>
      </w:tr>
      <w:tr w:rsidR="003A54DE" w:rsidTr="003A54DE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DE" w:rsidRDefault="003A54DE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2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54DE" w:rsidRPr="001A5376" w:rsidRDefault="005079C4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color w:val="0070C0"/>
                <w:sz w:val="24"/>
                <w:szCs w:val="24"/>
              </w:rPr>
            </w:pPr>
            <w:hyperlink r:id="rId9" w:history="1">
              <w:r w:rsidR="003A54DE" w:rsidRPr="001A5376">
                <w:rPr>
                  <w:rStyle w:val="Hipercze"/>
                  <w:rFonts w:ascii="Arial" w:hAnsi="Arial" w:cs="Arial"/>
                  <w:snapToGrid w:val="0"/>
                  <w:color w:val="0070C0"/>
                  <w:sz w:val="24"/>
                  <w:szCs w:val="24"/>
                </w:rPr>
                <w:t>https://www.ceidg.gov.pl</w:t>
              </w:r>
            </w:hyperlink>
            <w:r w:rsidR="003A54DE" w:rsidRPr="001A5376">
              <w:rPr>
                <w:rFonts w:ascii="Arial" w:hAnsi="Arial" w:cs="Arial"/>
                <w:snapToGrid w:val="0"/>
                <w:color w:val="0070C0"/>
                <w:sz w:val="24"/>
                <w:szCs w:val="24"/>
              </w:rPr>
              <w:t xml:space="preserve"> 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3A54DE" w:rsidRDefault="003A54DE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-</w:t>
            </w:r>
          </w:p>
        </w:tc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:rsidR="003A54DE" w:rsidRDefault="003A54DE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7973ED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dla odpisu z</w:t>
            </w:r>
            <w:r w:rsidRPr="00797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CEiDG</w:t>
            </w:r>
            <w:proofErr w:type="spellEnd"/>
          </w:p>
        </w:tc>
      </w:tr>
      <w:tr w:rsidR="003A54DE" w:rsidRPr="003A54DE" w:rsidTr="003A54DE"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4DE" w:rsidRPr="003A54DE" w:rsidRDefault="003A54DE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sz w:val="6"/>
                <w:szCs w:val="6"/>
              </w:rPr>
            </w:pPr>
          </w:p>
        </w:tc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</w:tcPr>
          <w:p w:rsidR="003A54DE" w:rsidRPr="001A5376" w:rsidRDefault="003A54DE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color w:val="0070C0"/>
                <w:sz w:val="6"/>
                <w:szCs w:val="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3A54DE" w:rsidRPr="003A54DE" w:rsidRDefault="003A54DE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sz w:val="6"/>
                <w:szCs w:val="6"/>
              </w:rPr>
            </w:pPr>
          </w:p>
        </w:tc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:rsidR="003A54DE" w:rsidRPr="003A54DE" w:rsidRDefault="003A54DE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sz w:val="6"/>
                <w:szCs w:val="6"/>
              </w:rPr>
            </w:pPr>
          </w:p>
        </w:tc>
      </w:tr>
      <w:tr w:rsidR="003A54DE" w:rsidTr="003A54DE"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4DE" w:rsidRDefault="003A54DE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</w:p>
        </w:tc>
        <w:tc>
          <w:tcPr>
            <w:tcW w:w="2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54DE" w:rsidRPr="001A5376" w:rsidRDefault="003A54DE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color w:val="0070C0"/>
                <w:sz w:val="24"/>
                <w:szCs w:val="24"/>
              </w:rPr>
            </w:pPr>
            <w:r w:rsidRPr="001A5376">
              <w:rPr>
                <w:rFonts w:ascii="Arial" w:eastAsia="Calibri" w:hAnsi="Arial" w:cs="Arial"/>
                <w:snapToGrid w:val="0"/>
                <w:color w:val="0070C0"/>
                <w:sz w:val="24"/>
                <w:szCs w:val="24"/>
                <w:lang w:eastAsia="en-US"/>
              </w:rPr>
              <w:t>https://………………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3A54DE" w:rsidRDefault="003A54DE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</w:rPr>
              <w:t>-</w:t>
            </w:r>
          </w:p>
        </w:tc>
        <w:tc>
          <w:tcPr>
            <w:tcW w:w="5172" w:type="dxa"/>
            <w:tcBorders>
              <w:top w:val="nil"/>
              <w:left w:val="nil"/>
              <w:bottom w:val="nil"/>
              <w:right w:val="nil"/>
            </w:tcBorders>
          </w:tcPr>
          <w:p w:rsidR="003A54DE" w:rsidRDefault="003A54DE" w:rsidP="003A54DE">
            <w:pPr>
              <w:widowControl w:val="0"/>
              <w:spacing w:line="0" w:lineRule="atLeast"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7973ED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 xml:space="preserve">inny </w:t>
            </w:r>
            <w:r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>adres</w:t>
            </w:r>
            <w:r w:rsidR="001A5376">
              <w:rPr>
                <w:rFonts w:ascii="Arial" w:eastAsia="Calibri" w:hAnsi="Arial" w:cs="Arial"/>
                <w:snapToGrid w:val="0"/>
                <w:sz w:val="24"/>
                <w:szCs w:val="24"/>
                <w:lang w:eastAsia="en-US"/>
              </w:rPr>
              <w:t xml:space="preserve"> (należy podać)</w:t>
            </w:r>
          </w:p>
        </w:tc>
      </w:tr>
    </w:tbl>
    <w:p w:rsidR="003A54DE" w:rsidRPr="003A54DE" w:rsidRDefault="003A54DE" w:rsidP="003A54DE">
      <w:pPr>
        <w:widowControl w:val="0"/>
        <w:spacing w:line="0" w:lineRule="atLeast"/>
        <w:ind w:left="426"/>
        <w:jc w:val="both"/>
        <w:rPr>
          <w:rFonts w:ascii="Arial" w:hAnsi="Arial" w:cs="Arial"/>
          <w:snapToGrid w:val="0"/>
          <w:sz w:val="24"/>
          <w:szCs w:val="24"/>
        </w:rPr>
      </w:pPr>
    </w:p>
    <w:p w:rsidR="003A54DE" w:rsidRDefault="003A54DE" w:rsidP="003A54DE">
      <w:pPr>
        <w:pStyle w:val="Akapitzlist"/>
        <w:rPr>
          <w:rFonts w:ascii="Arial" w:hAnsi="Arial" w:cs="Arial"/>
          <w:snapToGrid w:val="0"/>
          <w:sz w:val="24"/>
          <w:szCs w:val="24"/>
        </w:rPr>
      </w:pPr>
    </w:p>
    <w:p w:rsidR="00546F1C" w:rsidRPr="003A54DE" w:rsidRDefault="00546F1C" w:rsidP="003A54DE">
      <w:pPr>
        <w:widowControl w:val="0"/>
        <w:numPr>
          <w:ilvl w:val="0"/>
          <w:numId w:val="35"/>
        </w:numPr>
        <w:spacing w:line="0" w:lineRule="atLeast"/>
        <w:ind w:left="426" w:hanging="426"/>
        <w:jc w:val="both"/>
        <w:rPr>
          <w:rFonts w:ascii="Arial" w:hAnsi="Arial" w:cs="Arial"/>
          <w:snapToGrid w:val="0"/>
          <w:sz w:val="24"/>
          <w:szCs w:val="24"/>
        </w:rPr>
      </w:pPr>
      <w:r w:rsidRPr="003A54DE">
        <w:rPr>
          <w:rFonts w:ascii="Arial" w:eastAsia="Calibri" w:hAnsi="Arial" w:cs="Arial"/>
          <w:sz w:val="24"/>
          <w:szCs w:val="24"/>
        </w:rPr>
        <w:t>Oświadczam/y</w:t>
      </w:r>
      <w:r w:rsidRPr="001A5376">
        <w:rPr>
          <w:rFonts w:ascii="Arial" w:eastAsia="Calibri" w:hAnsi="Arial" w:cs="Arial"/>
          <w:color w:val="FF0000"/>
          <w:sz w:val="24"/>
          <w:szCs w:val="24"/>
        </w:rPr>
        <w:t>/**</w:t>
      </w:r>
      <w:r w:rsidRPr="003A54DE">
        <w:rPr>
          <w:rFonts w:ascii="Arial" w:eastAsia="Calibri" w:hAnsi="Arial" w:cs="Arial"/>
          <w:sz w:val="24"/>
          <w:szCs w:val="24"/>
        </w:rPr>
        <w:t xml:space="preserve">, że </w:t>
      </w:r>
      <w:r w:rsidRPr="003A54DE">
        <w:rPr>
          <w:rFonts w:ascii="Arial" w:eastAsia="Calibri" w:hAnsi="Arial" w:cs="Arial"/>
          <w:b/>
          <w:sz w:val="24"/>
          <w:szCs w:val="24"/>
        </w:rPr>
        <w:t>zamierzamy powierzyć do wykonania podwykonawcom następujące części zamówienia</w:t>
      </w:r>
      <w:r w:rsidRPr="003A54DE">
        <w:rPr>
          <w:rFonts w:ascii="Arial" w:eastAsia="Calibri" w:hAnsi="Arial" w:cs="Arial"/>
          <w:i/>
          <w:sz w:val="24"/>
          <w:szCs w:val="24"/>
        </w:rPr>
        <w:t>.</w:t>
      </w:r>
    </w:p>
    <w:p w:rsidR="00546F1C" w:rsidRPr="001A5376" w:rsidRDefault="00546F1C" w:rsidP="00546F1C">
      <w:pPr>
        <w:pStyle w:val="Akapitzlist"/>
        <w:widowControl w:val="0"/>
        <w:tabs>
          <w:tab w:val="left" w:leader="dot" w:pos="8222"/>
        </w:tabs>
        <w:ind w:left="426"/>
        <w:jc w:val="both"/>
        <w:rPr>
          <w:rFonts w:ascii="Arial" w:eastAsia="Calibri" w:hAnsi="Arial" w:cs="Arial"/>
          <w:i/>
          <w:color w:val="FF0000"/>
        </w:rPr>
      </w:pPr>
      <w:r w:rsidRPr="001A5376">
        <w:rPr>
          <w:rFonts w:ascii="Arial" w:eastAsia="Calibri" w:hAnsi="Arial" w:cs="Arial"/>
          <w:i/>
          <w:color w:val="FF0000"/>
        </w:rPr>
        <w:t xml:space="preserve">/** - należy wypełnić, jeżeli dotyczy; </w:t>
      </w:r>
    </w:p>
    <w:p w:rsidR="00546F1C" w:rsidRPr="001A5376" w:rsidRDefault="00546F1C" w:rsidP="00546F1C">
      <w:pPr>
        <w:pStyle w:val="Akapitzlist"/>
        <w:widowControl w:val="0"/>
        <w:tabs>
          <w:tab w:val="left" w:leader="dot" w:pos="8222"/>
        </w:tabs>
        <w:ind w:left="426"/>
        <w:jc w:val="both"/>
        <w:rPr>
          <w:rFonts w:ascii="Arial" w:eastAsia="Calibri" w:hAnsi="Arial" w:cs="Arial"/>
          <w:i/>
          <w:color w:val="FF0000"/>
        </w:rPr>
      </w:pPr>
      <w:r w:rsidRPr="001A5376">
        <w:rPr>
          <w:rFonts w:ascii="Arial" w:eastAsia="Calibri" w:hAnsi="Arial" w:cs="Arial"/>
          <w:i/>
          <w:color w:val="FF0000"/>
        </w:rPr>
        <w:t>jeżeli dotyczy i jest to wiadome, należy również podać nazwy proponowanych podwykonawców</w:t>
      </w:r>
    </w:p>
    <w:p w:rsidR="00546F1C" w:rsidRDefault="00546F1C" w:rsidP="00546F1C">
      <w:pPr>
        <w:widowControl w:val="0"/>
        <w:tabs>
          <w:tab w:val="left" w:leader="dot" w:pos="8222"/>
        </w:tabs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Tabela-Siatka"/>
        <w:tblW w:w="9072" w:type="dxa"/>
        <w:tblInd w:w="250" w:type="dxa"/>
        <w:tblLook w:val="04A0" w:firstRow="1" w:lastRow="0" w:firstColumn="1" w:lastColumn="0" w:noHBand="0" w:noVBand="1"/>
      </w:tblPr>
      <w:tblGrid>
        <w:gridCol w:w="851"/>
        <w:gridCol w:w="5103"/>
        <w:gridCol w:w="3118"/>
      </w:tblGrid>
      <w:tr w:rsidR="00546F1C" w:rsidRPr="003A54DE" w:rsidTr="003A54DE">
        <w:trPr>
          <w:trHeight w:val="721"/>
        </w:trPr>
        <w:tc>
          <w:tcPr>
            <w:tcW w:w="851" w:type="dxa"/>
            <w:vAlign w:val="center"/>
          </w:tcPr>
          <w:p w:rsidR="00546F1C" w:rsidRPr="003A54DE" w:rsidRDefault="00546F1C" w:rsidP="00546F1C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A54DE">
              <w:rPr>
                <w:rFonts w:ascii="Arial" w:eastAsia="Calibri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5103" w:type="dxa"/>
            <w:vAlign w:val="center"/>
          </w:tcPr>
          <w:p w:rsidR="003A54DE" w:rsidRDefault="00546F1C" w:rsidP="003A54DE">
            <w:pPr>
              <w:widowControl w:val="0"/>
              <w:tabs>
                <w:tab w:val="left" w:leader="dot" w:pos="8222"/>
              </w:tabs>
              <w:ind w:left="176" w:right="43"/>
              <w:contextualSpacing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A54DE">
              <w:rPr>
                <w:rFonts w:ascii="Arial" w:eastAsia="Calibri" w:hAnsi="Arial" w:cs="Arial"/>
                <w:b/>
                <w:sz w:val="22"/>
                <w:szCs w:val="22"/>
              </w:rPr>
              <w:t xml:space="preserve">Opis części zamówienia przewidzianej </w:t>
            </w:r>
          </w:p>
          <w:p w:rsidR="00546F1C" w:rsidRPr="003A54DE" w:rsidRDefault="00546F1C" w:rsidP="003A54DE">
            <w:pPr>
              <w:widowControl w:val="0"/>
              <w:tabs>
                <w:tab w:val="left" w:leader="dot" w:pos="8222"/>
              </w:tabs>
              <w:ind w:left="176" w:right="43"/>
              <w:contextualSpacing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A54DE">
              <w:rPr>
                <w:rFonts w:ascii="Arial" w:eastAsia="Calibri" w:hAnsi="Arial" w:cs="Arial"/>
                <w:b/>
                <w:sz w:val="22"/>
                <w:szCs w:val="22"/>
              </w:rPr>
              <w:t>do wykonania przez podwykonawcę</w:t>
            </w:r>
          </w:p>
        </w:tc>
        <w:tc>
          <w:tcPr>
            <w:tcW w:w="3118" w:type="dxa"/>
            <w:vAlign w:val="center"/>
          </w:tcPr>
          <w:p w:rsidR="00546F1C" w:rsidRPr="003A54DE" w:rsidRDefault="00546F1C" w:rsidP="003A54DE">
            <w:pPr>
              <w:widowControl w:val="0"/>
              <w:tabs>
                <w:tab w:val="left" w:leader="dot" w:pos="8222"/>
              </w:tabs>
              <w:ind w:left="176" w:right="40"/>
              <w:contextualSpacing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3A54DE">
              <w:rPr>
                <w:rFonts w:ascii="Arial" w:eastAsia="Calibri" w:hAnsi="Arial" w:cs="Arial"/>
                <w:b/>
                <w:sz w:val="22"/>
                <w:szCs w:val="22"/>
              </w:rPr>
              <w:t>Firma podwykonawcy</w:t>
            </w:r>
          </w:p>
        </w:tc>
      </w:tr>
      <w:tr w:rsidR="00546F1C" w:rsidRPr="00BD4AEE" w:rsidTr="003A54DE">
        <w:trPr>
          <w:trHeight w:val="535"/>
        </w:trPr>
        <w:tc>
          <w:tcPr>
            <w:tcW w:w="851" w:type="dxa"/>
          </w:tcPr>
          <w:p w:rsidR="00546F1C" w:rsidRPr="00BD4AEE" w:rsidRDefault="00546F1C" w:rsidP="00546F1C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546F1C" w:rsidRPr="00BD4AEE" w:rsidRDefault="00546F1C" w:rsidP="00546F1C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546F1C" w:rsidRPr="00BD4AEE" w:rsidRDefault="00546F1C" w:rsidP="00546F1C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46F1C" w:rsidRPr="00BD4AEE" w:rsidTr="003A54DE">
        <w:trPr>
          <w:trHeight w:val="556"/>
        </w:trPr>
        <w:tc>
          <w:tcPr>
            <w:tcW w:w="851" w:type="dxa"/>
          </w:tcPr>
          <w:p w:rsidR="00546F1C" w:rsidRPr="00BD4AEE" w:rsidRDefault="00546F1C" w:rsidP="00546F1C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546F1C" w:rsidRPr="00BD4AEE" w:rsidRDefault="00546F1C" w:rsidP="00546F1C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546F1C" w:rsidRPr="00BD4AEE" w:rsidRDefault="00546F1C" w:rsidP="00546F1C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46F1C" w:rsidRPr="00BD4AEE" w:rsidTr="003A54DE">
        <w:trPr>
          <w:trHeight w:val="556"/>
        </w:trPr>
        <w:tc>
          <w:tcPr>
            <w:tcW w:w="851" w:type="dxa"/>
          </w:tcPr>
          <w:p w:rsidR="00546F1C" w:rsidRPr="00BD4AEE" w:rsidRDefault="00546F1C" w:rsidP="00546F1C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103" w:type="dxa"/>
          </w:tcPr>
          <w:p w:rsidR="00546F1C" w:rsidRPr="00BD4AEE" w:rsidRDefault="00546F1C" w:rsidP="00546F1C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546F1C" w:rsidRPr="00BD4AEE" w:rsidRDefault="00546F1C" w:rsidP="00546F1C">
            <w:pPr>
              <w:widowControl w:val="0"/>
              <w:tabs>
                <w:tab w:val="left" w:leader="dot" w:pos="8222"/>
              </w:tabs>
              <w:ind w:left="176" w:right="-447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4014A3" w:rsidRDefault="004014A3" w:rsidP="00546F1C">
      <w:pPr>
        <w:widowControl w:val="0"/>
        <w:spacing w:line="0" w:lineRule="atLeast"/>
        <w:ind w:right="-6"/>
        <w:jc w:val="both"/>
        <w:rPr>
          <w:lang w:eastAsia="x-none"/>
        </w:rPr>
      </w:pPr>
    </w:p>
    <w:p w:rsidR="004014A3" w:rsidRPr="004014A3" w:rsidRDefault="004014A3" w:rsidP="004014A3">
      <w:pPr>
        <w:numPr>
          <w:ilvl w:val="0"/>
          <w:numId w:val="40"/>
        </w:numPr>
        <w:spacing w:line="0" w:lineRule="atLeast"/>
        <w:ind w:left="284" w:hanging="284"/>
        <w:jc w:val="both"/>
        <w:rPr>
          <w:sz w:val="22"/>
          <w:lang w:eastAsia="x-none"/>
        </w:rPr>
      </w:pPr>
      <w:r w:rsidRPr="006911D2">
        <w:rPr>
          <w:rFonts w:ascii="Arial" w:hAnsi="Arial" w:cs="Arial"/>
          <w:color w:val="000000"/>
          <w:sz w:val="24"/>
          <w:szCs w:val="22"/>
        </w:rPr>
        <w:t xml:space="preserve">Oświadczam, że wypełniłam/em obowiązki informacyjne przewidziane w art. 13 lub art. 14 </w:t>
      </w:r>
      <w:r w:rsidRPr="006911D2">
        <w:rPr>
          <w:rFonts w:ascii="Arial" w:hAnsi="Arial" w:cs="Arial"/>
          <w:sz w:val="24"/>
          <w:szCs w:val="22"/>
        </w:rPr>
        <w:t>rozporządzenia Parlamentu Europejskiego i Rady (UE) 2016/679 z dnia 27 kwietnia 2016 r. w sprawie ochrony osób fizycznych</w:t>
      </w:r>
      <w:r w:rsidRPr="004014A3">
        <w:rPr>
          <w:rFonts w:ascii="Arial" w:hAnsi="Arial" w:cs="Arial"/>
          <w:b/>
          <w:sz w:val="24"/>
          <w:szCs w:val="22"/>
        </w:rPr>
        <w:t xml:space="preserve"> </w:t>
      </w:r>
      <w:r w:rsidRPr="004014A3">
        <w:rPr>
          <w:rFonts w:ascii="Arial" w:hAnsi="Arial" w:cs="Arial"/>
          <w:sz w:val="24"/>
          <w:szCs w:val="22"/>
        </w:rPr>
        <w:t xml:space="preserve">w związku </w:t>
      </w:r>
      <w:r w:rsidR="006911D2">
        <w:rPr>
          <w:rFonts w:ascii="Arial" w:hAnsi="Arial" w:cs="Arial"/>
          <w:sz w:val="24"/>
          <w:szCs w:val="22"/>
        </w:rPr>
        <w:br/>
      </w:r>
      <w:r w:rsidRPr="004014A3">
        <w:rPr>
          <w:rFonts w:ascii="Arial" w:hAnsi="Arial" w:cs="Arial"/>
          <w:sz w:val="24"/>
          <w:szCs w:val="22"/>
        </w:rPr>
        <w:t xml:space="preserve">z przetwarzaniem danych osobowych i w sprawie swobodnego przepływu takich danych oraz uchylenia dyrektywy 95/46/WE (ogólne rozporządzenie o ochronie danych), zwanym dalej RODO, </w:t>
      </w:r>
      <w:r w:rsidRPr="001553B2">
        <w:rPr>
          <w:rFonts w:ascii="Arial" w:hAnsi="Arial" w:cs="Arial"/>
          <w:color w:val="000000"/>
          <w:sz w:val="24"/>
          <w:szCs w:val="22"/>
        </w:rPr>
        <w:t xml:space="preserve">wobec osób fizycznych, </w:t>
      </w:r>
      <w:r w:rsidRPr="001553B2">
        <w:rPr>
          <w:rFonts w:ascii="Arial" w:hAnsi="Arial" w:cs="Arial"/>
          <w:sz w:val="24"/>
          <w:szCs w:val="22"/>
        </w:rPr>
        <w:t>od których dane osobowe bezpośrednio lub pośrednio pozyskałem</w:t>
      </w:r>
      <w:r w:rsidRPr="001553B2">
        <w:rPr>
          <w:rFonts w:ascii="Arial" w:hAnsi="Arial" w:cs="Arial"/>
          <w:color w:val="000000"/>
          <w:sz w:val="24"/>
          <w:szCs w:val="22"/>
        </w:rPr>
        <w:t xml:space="preserve"> w celu ubiegania się o udzielenie zamówienia publicznego w niniejszym postępowaniu</w:t>
      </w:r>
      <w:r w:rsidRPr="000B27B5">
        <w:rPr>
          <w:rFonts w:ascii="Arial" w:hAnsi="Arial" w:cs="Arial"/>
          <w:b/>
          <w:sz w:val="24"/>
          <w:szCs w:val="22"/>
        </w:rPr>
        <w:t>.</w:t>
      </w:r>
    </w:p>
    <w:p w:rsidR="004014A3" w:rsidRPr="004014A3" w:rsidRDefault="004014A3" w:rsidP="004014A3">
      <w:pPr>
        <w:spacing w:line="0" w:lineRule="atLeast"/>
        <w:ind w:left="284"/>
        <w:jc w:val="both"/>
        <w:rPr>
          <w:rFonts w:ascii="Arial" w:hAnsi="Arial" w:cs="Arial"/>
          <w:i/>
        </w:rPr>
      </w:pPr>
      <w:r w:rsidRPr="004014A3">
        <w:rPr>
          <w:rFonts w:ascii="Arial" w:hAnsi="Arial" w:cs="Arial"/>
          <w:i/>
          <w:color w:val="000000"/>
        </w:rPr>
        <w:t xml:space="preserve">W przypadku, gdy Wykonawca </w:t>
      </w:r>
      <w:r w:rsidRPr="004014A3">
        <w:rPr>
          <w:rFonts w:ascii="Arial" w:hAnsi="Arial" w:cs="Arial"/>
          <w:i/>
        </w:rPr>
        <w:t>nie przekazuje danych osobowych innych niż bezpośrednio jego dotyczących lub zachodzi wyłączenie stosowania obowiązku informacyjnego, stosownie do art. 13 ust. 4 lub art. 14 ust. 5 RODO - treści oświadczenia wykonawca nie składa np. przez jego wykreślenie.</w:t>
      </w:r>
    </w:p>
    <w:p w:rsidR="004014A3" w:rsidRPr="004014A3" w:rsidRDefault="004014A3" w:rsidP="004014A3">
      <w:pPr>
        <w:spacing w:line="0" w:lineRule="atLeast"/>
        <w:rPr>
          <w:lang w:eastAsia="x-none"/>
        </w:rPr>
      </w:pPr>
    </w:p>
    <w:p w:rsidR="004014A3" w:rsidRPr="004014A3" w:rsidRDefault="004014A3" w:rsidP="004014A3">
      <w:pPr>
        <w:widowControl w:val="0"/>
        <w:numPr>
          <w:ilvl w:val="0"/>
          <w:numId w:val="40"/>
        </w:numPr>
        <w:tabs>
          <w:tab w:val="left" w:leader="dot" w:pos="0"/>
        </w:tabs>
        <w:spacing w:line="0" w:lineRule="atLeast"/>
        <w:ind w:left="284" w:hanging="284"/>
        <w:contextualSpacing/>
        <w:jc w:val="both"/>
        <w:rPr>
          <w:rFonts w:ascii="Arial" w:hAnsi="Arial" w:cs="Arial"/>
          <w:snapToGrid w:val="0"/>
          <w:sz w:val="24"/>
          <w:szCs w:val="24"/>
        </w:rPr>
      </w:pPr>
      <w:r w:rsidRPr="004014A3">
        <w:rPr>
          <w:rFonts w:ascii="Arial" w:hAnsi="Arial" w:cs="Arial"/>
          <w:snapToGrid w:val="0"/>
          <w:sz w:val="24"/>
          <w:szCs w:val="24"/>
        </w:rPr>
        <w:t>Pod groźbą odpowiedzialności karnej oświadczam/y, że załączone do oferty dokumenty opisują stan faktyczny i prawny aktualny na dzień otwarcia ofert (art. 297 kk).</w:t>
      </w:r>
    </w:p>
    <w:p w:rsidR="004014A3" w:rsidRPr="004014A3" w:rsidRDefault="004014A3" w:rsidP="004014A3">
      <w:pPr>
        <w:widowControl w:val="0"/>
        <w:tabs>
          <w:tab w:val="left" w:leader="dot" w:pos="284"/>
        </w:tabs>
        <w:spacing w:line="0" w:lineRule="atLeast"/>
        <w:contextualSpacing/>
        <w:rPr>
          <w:rFonts w:ascii="Arial" w:hAnsi="Arial" w:cs="Arial"/>
          <w:snapToGrid w:val="0"/>
          <w:sz w:val="24"/>
          <w:szCs w:val="24"/>
        </w:rPr>
      </w:pPr>
    </w:p>
    <w:p w:rsidR="007F6836" w:rsidRPr="001A2732" w:rsidRDefault="007F6836" w:rsidP="007F6836">
      <w:pPr>
        <w:pStyle w:val="Akapitzlist"/>
        <w:widowControl w:val="0"/>
        <w:numPr>
          <w:ilvl w:val="0"/>
          <w:numId w:val="40"/>
        </w:numPr>
        <w:spacing w:line="0" w:lineRule="atLeast"/>
        <w:ind w:left="284" w:hanging="284"/>
        <w:jc w:val="both"/>
        <w:rPr>
          <w:rFonts w:ascii="Arial" w:eastAsia="Calibri" w:hAnsi="Arial" w:cs="Arial"/>
        </w:rPr>
      </w:pPr>
      <w:r w:rsidRPr="001A2732">
        <w:rPr>
          <w:rFonts w:ascii="Arial" w:eastAsia="Calibri" w:hAnsi="Arial" w:cs="Arial"/>
          <w:sz w:val="24"/>
          <w:szCs w:val="24"/>
        </w:rPr>
        <w:t xml:space="preserve">Osoba do kontaktu z Zamawiającym w sprawie niniejszej oferty: </w:t>
      </w:r>
    </w:p>
    <w:p w:rsidR="004014A3" w:rsidRPr="004014A3" w:rsidRDefault="004014A3" w:rsidP="004014A3">
      <w:pPr>
        <w:keepNext/>
        <w:widowControl w:val="0"/>
        <w:spacing w:line="0" w:lineRule="atLeast"/>
        <w:ind w:firstLine="360"/>
        <w:outlineLvl w:val="2"/>
        <w:rPr>
          <w:rFonts w:ascii="Arial" w:hAnsi="Arial" w:cs="Arial"/>
          <w:sz w:val="22"/>
          <w:szCs w:val="22"/>
        </w:rPr>
      </w:pPr>
      <w:r w:rsidRPr="004014A3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</w:t>
      </w:r>
    </w:p>
    <w:p w:rsidR="004014A3" w:rsidRPr="004014A3" w:rsidRDefault="004014A3" w:rsidP="004014A3">
      <w:pPr>
        <w:widowControl w:val="0"/>
        <w:tabs>
          <w:tab w:val="left" w:leader="dot" w:pos="0"/>
        </w:tabs>
        <w:spacing w:line="0" w:lineRule="atLeast"/>
        <w:ind w:left="284" w:right="-48" w:hanging="284"/>
        <w:rPr>
          <w:rFonts w:ascii="Arial" w:hAnsi="Arial" w:cs="Arial"/>
          <w:snapToGrid w:val="0"/>
          <w:sz w:val="22"/>
          <w:szCs w:val="22"/>
        </w:rPr>
      </w:pPr>
      <w:r w:rsidRPr="004014A3">
        <w:rPr>
          <w:rFonts w:ascii="Arial" w:hAnsi="Arial" w:cs="Arial"/>
          <w:sz w:val="22"/>
          <w:szCs w:val="22"/>
        </w:rPr>
        <w:t xml:space="preserve">     Tel</w:t>
      </w:r>
      <w:r w:rsidRPr="004014A3">
        <w:rPr>
          <w:rFonts w:ascii="Arial" w:hAnsi="Arial" w:cs="Arial"/>
          <w:snapToGrid w:val="0"/>
          <w:sz w:val="22"/>
          <w:szCs w:val="22"/>
        </w:rPr>
        <w:t>.</w:t>
      </w:r>
      <w:r w:rsidR="001553B2">
        <w:rPr>
          <w:rFonts w:ascii="Arial" w:hAnsi="Arial" w:cs="Arial"/>
          <w:snapToGrid w:val="0"/>
          <w:sz w:val="22"/>
          <w:szCs w:val="22"/>
        </w:rPr>
        <w:t xml:space="preserve">: </w:t>
      </w:r>
      <w:r w:rsidRPr="004014A3">
        <w:rPr>
          <w:rFonts w:ascii="Arial" w:hAnsi="Arial" w:cs="Arial"/>
          <w:snapToGrid w:val="0"/>
          <w:sz w:val="22"/>
          <w:szCs w:val="22"/>
        </w:rPr>
        <w:t>.........................................</w:t>
      </w:r>
      <w:r w:rsidR="001553B2">
        <w:rPr>
          <w:rFonts w:ascii="Arial" w:hAnsi="Arial" w:cs="Arial"/>
          <w:snapToGrid w:val="0"/>
          <w:sz w:val="22"/>
          <w:szCs w:val="22"/>
        </w:rPr>
        <w:t xml:space="preserve"> </w:t>
      </w:r>
      <w:r w:rsidRPr="004014A3">
        <w:rPr>
          <w:rFonts w:ascii="Arial" w:hAnsi="Arial" w:cs="Arial"/>
          <w:snapToGrid w:val="0"/>
          <w:sz w:val="22"/>
          <w:szCs w:val="22"/>
        </w:rPr>
        <w:t>e-mail:</w:t>
      </w:r>
      <w:r w:rsidR="001553B2">
        <w:rPr>
          <w:rFonts w:ascii="Arial" w:hAnsi="Arial" w:cs="Arial"/>
          <w:snapToGrid w:val="0"/>
          <w:sz w:val="22"/>
          <w:szCs w:val="22"/>
        </w:rPr>
        <w:t xml:space="preserve"> </w:t>
      </w:r>
      <w:r w:rsidRPr="004014A3">
        <w:rPr>
          <w:rFonts w:ascii="Arial" w:hAnsi="Arial" w:cs="Arial"/>
          <w:snapToGrid w:val="0"/>
          <w:sz w:val="22"/>
          <w:szCs w:val="22"/>
        </w:rPr>
        <w:t>……...........................................................................</w:t>
      </w:r>
    </w:p>
    <w:p w:rsidR="004014A3" w:rsidRPr="004014A3" w:rsidRDefault="004014A3" w:rsidP="004014A3">
      <w:pPr>
        <w:widowControl w:val="0"/>
        <w:tabs>
          <w:tab w:val="left" w:leader="dot" w:pos="6237"/>
        </w:tabs>
        <w:spacing w:line="0" w:lineRule="atLeast"/>
        <w:ind w:right="-48"/>
        <w:rPr>
          <w:rFonts w:ascii="Arial" w:hAnsi="Arial" w:cs="Arial"/>
          <w:snapToGrid w:val="0"/>
          <w:sz w:val="24"/>
          <w:szCs w:val="24"/>
        </w:rPr>
      </w:pPr>
    </w:p>
    <w:p w:rsidR="004014A3" w:rsidRPr="004014A3" w:rsidRDefault="004014A3" w:rsidP="004014A3">
      <w:pPr>
        <w:widowControl w:val="0"/>
        <w:tabs>
          <w:tab w:val="left" w:leader="dot" w:pos="6237"/>
        </w:tabs>
        <w:spacing w:line="0" w:lineRule="atLeast"/>
        <w:ind w:left="284" w:right="-48" w:hanging="284"/>
        <w:rPr>
          <w:rFonts w:ascii="Arial" w:hAnsi="Arial" w:cs="Arial"/>
          <w:snapToGrid w:val="0"/>
          <w:sz w:val="24"/>
          <w:szCs w:val="24"/>
        </w:rPr>
      </w:pPr>
      <w:r w:rsidRPr="004014A3">
        <w:rPr>
          <w:rFonts w:ascii="Arial" w:hAnsi="Arial" w:cs="Arial"/>
          <w:snapToGrid w:val="0"/>
          <w:sz w:val="24"/>
          <w:szCs w:val="24"/>
        </w:rPr>
        <w:t xml:space="preserve">9. </w:t>
      </w:r>
      <w:r w:rsidRPr="004014A3">
        <w:rPr>
          <w:rFonts w:ascii="Arial" w:hAnsi="Arial" w:cs="Arial"/>
          <w:snapToGrid w:val="0"/>
          <w:sz w:val="24"/>
          <w:szCs w:val="24"/>
        </w:rPr>
        <w:tab/>
        <w:t>Załącznikami do niniejszej oferty, stanowiącymi jej integralną część są:</w:t>
      </w:r>
    </w:p>
    <w:p w:rsidR="004014A3" w:rsidRPr="004014A3" w:rsidRDefault="004014A3" w:rsidP="004014A3">
      <w:pPr>
        <w:widowControl w:val="0"/>
        <w:tabs>
          <w:tab w:val="left" w:leader="dot" w:pos="6237"/>
        </w:tabs>
        <w:spacing w:line="0" w:lineRule="atLeast"/>
        <w:ind w:left="284" w:right="-45"/>
        <w:rPr>
          <w:rFonts w:ascii="Arial" w:hAnsi="Arial" w:cs="Arial"/>
          <w:snapToGrid w:val="0"/>
          <w:sz w:val="22"/>
          <w:szCs w:val="22"/>
        </w:rPr>
      </w:pPr>
      <w:r w:rsidRPr="004014A3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</w:t>
      </w:r>
    </w:p>
    <w:p w:rsidR="004014A3" w:rsidRDefault="004014A3" w:rsidP="004014A3">
      <w:pPr>
        <w:keepNext/>
        <w:widowControl w:val="0"/>
        <w:spacing w:line="0" w:lineRule="atLeast"/>
        <w:ind w:left="284"/>
        <w:outlineLvl w:val="2"/>
        <w:rPr>
          <w:rFonts w:ascii="Arial" w:hAnsi="Arial" w:cs="Arial"/>
          <w:sz w:val="22"/>
          <w:szCs w:val="22"/>
        </w:rPr>
      </w:pPr>
      <w:r w:rsidRPr="004014A3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B27B5" w:rsidRDefault="000B27B5" w:rsidP="004014A3">
      <w:pPr>
        <w:keepNext/>
        <w:widowControl w:val="0"/>
        <w:spacing w:line="0" w:lineRule="atLeast"/>
        <w:ind w:left="284"/>
        <w:outlineLvl w:val="2"/>
        <w:rPr>
          <w:rFonts w:ascii="Arial" w:hAnsi="Arial" w:cs="Arial"/>
          <w:sz w:val="22"/>
          <w:szCs w:val="22"/>
        </w:rPr>
      </w:pPr>
    </w:p>
    <w:p w:rsidR="006911D2" w:rsidRDefault="006911D2" w:rsidP="004014A3">
      <w:pPr>
        <w:keepNext/>
        <w:widowControl w:val="0"/>
        <w:spacing w:line="0" w:lineRule="atLeast"/>
        <w:ind w:left="284"/>
        <w:outlineLvl w:val="2"/>
        <w:rPr>
          <w:rFonts w:ascii="Arial" w:hAnsi="Arial" w:cs="Arial"/>
          <w:sz w:val="22"/>
          <w:szCs w:val="22"/>
        </w:rPr>
      </w:pPr>
    </w:p>
    <w:p w:rsidR="006911D2" w:rsidRPr="004014A3" w:rsidRDefault="006911D2" w:rsidP="004014A3">
      <w:pPr>
        <w:keepNext/>
        <w:widowControl w:val="0"/>
        <w:spacing w:line="0" w:lineRule="atLeast"/>
        <w:ind w:left="284"/>
        <w:outlineLvl w:val="2"/>
        <w:rPr>
          <w:rFonts w:ascii="Arial" w:hAnsi="Arial" w:cs="Arial"/>
          <w:sz w:val="22"/>
          <w:szCs w:val="22"/>
        </w:rPr>
      </w:pPr>
    </w:p>
    <w:bookmarkEnd w:id="1"/>
    <w:p w:rsidR="004014A3" w:rsidRPr="004014A3" w:rsidRDefault="004014A3" w:rsidP="004014A3">
      <w:pPr>
        <w:widowControl w:val="0"/>
        <w:spacing w:line="0" w:lineRule="atLeast"/>
        <w:ind w:left="5954" w:hanging="5954"/>
        <w:rPr>
          <w:rFonts w:ascii="Arial" w:hAnsi="Arial" w:cs="Arial"/>
        </w:rPr>
      </w:pPr>
      <w:r w:rsidRPr="004014A3">
        <w:rPr>
          <w:rFonts w:ascii="Arial" w:hAnsi="Arial" w:cs="Arial"/>
        </w:rPr>
        <w:tab/>
        <w:t xml:space="preserve">            </w:t>
      </w:r>
    </w:p>
    <w:p w:rsidR="004014A3" w:rsidRPr="004014A3" w:rsidRDefault="004014A3" w:rsidP="004014A3">
      <w:pPr>
        <w:widowControl w:val="0"/>
        <w:spacing w:line="0" w:lineRule="atLeast"/>
        <w:ind w:left="5954" w:hanging="5954"/>
        <w:jc w:val="right"/>
        <w:rPr>
          <w:rFonts w:ascii="Arial" w:hAnsi="Arial" w:cs="Arial"/>
        </w:rPr>
      </w:pPr>
      <w:r w:rsidRPr="004014A3">
        <w:rPr>
          <w:rFonts w:ascii="Arial" w:hAnsi="Arial" w:cs="Arial"/>
        </w:rPr>
        <w:t xml:space="preserve">                                                                          .............................................................                   </w:t>
      </w:r>
    </w:p>
    <w:p w:rsidR="006911D2" w:rsidRPr="006911D2" w:rsidRDefault="004014A3" w:rsidP="006911D2">
      <w:pPr>
        <w:widowControl w:val="0"/>
        <w:spacing w:line="0" w:lineRule="atLeast"/>
        <w:ind w:left="5954" w:hanging="142"/>
        <w:rPr>
          <w:rFonts w:ascii="Arial" w:hAnsi="Arial" w:cs="Arial"/>
          <w:i/>
          <w:sz w:val="16"/>
          <w:szCs w:val="16"/>
        </w:rPr>
      </w:pPr>
      <w:r w:rsidRPr="00546F1C">
        <w:rPr>
          <w:rFonts w:ascii="Arial" w:hAnsi="Arial" w:cs="Arial"/>
          <w:sz w:val="16"/>
          <w:szCs w:val="16"/>
        </w:rPr>
        <w:t xml:space="preserve"> (</w:t>
      </w:r>
      <w:r w:rsidRPr="006911D2">
        <w:rPr>
          <w:rFonts w:ascii="Arial" w:hAnsi="Arial" w:cs="Arial"/>
          <w:i/>
          <w:sz w:val="16"/>
          <w:szCs w:val="16"/>
        </w:rPr>
        <w:t>podpis osoby upoważnionej do składania   oświadczeń woli w imieniu Wykonawcy)</w:t>
      </w:r>
      <w:r w:rsidR="006911D2" w:rsidRPr="006911D2">
        <w:rPr>
          <w:rFonts w:ascii="Arial" w:hAnsi="Arial" w:cs="Arial"/>
          <w:snapToGrid w:val="0"/>
          <w:sz w:val="16"/>
          <w:szCs w:val="16"/>
        </w:rPr>
        <w:t xml:space="preserve"> </w:t>
      </w:r>
    </w:p>
    <w:p w:rsidR="000F3E86" w:rsidRDefault="000F3E86" w:rsidP="009E0438">
      <w:pPr>
        <w:widowControl w:val="0"/>
        <w:spacing w:line="0" w:lineRule="atLeast"/>
        <w:jc w:val="both"/>
        <w:rPr>
          <w:rFonts w:ascii="Arial" w:eastAsia="Calibri" w:hAnsi="Arial" w:cs="Arial"/>
          <w:i/>
          <w:snapToGrid w:val="0"/>
          <w:color w:val="FF0000"/>
          <w:lang w:eastAsia="en-US"/>
        </w:rPr>
      </w:pPr>
      <w:r w:rsidRPr="001A5376">
        <w:rPr>
          <w:rFonts w:ascii="Arial" w:eastAsia="Calibri" w:hAnsi="Arial" w:cs="Arial"/>
          <w:i/>
          <w:snapToGrid w:val="0"/>
          <w:color w:val="FF0000"/>
          <w:lang w:eastAsia="en-US"/>
        </w:rPr>
        <w:t>/* - należy wskazać właściwy</w:t>
      </w:r>
    </w:p>
    <w:p w:rsidR="000F3E86" w:rsidRPr="001A5376" w:rsidRDefault="000F3E86" w:rsidP="009E0438">
      <w:pPr>
        <w:pStyle w:val="Akapitzlist"/>
        <w:widowControl w:val="0"/>
        <w:tabs>
          <w:tab w:val="left" w:leader="dot" w:pos="8222"/>
        </w:tabs>
        <w:ind w:left="0"/>
        <w:jc w:val="both"/>
        <w:rPr>
          <w:rFonts w:ascii="Arial" w:eastAsia="Calibri" w:hAnsi="Arial" w:cs="Arial"/>
          <w:i/>
          <w:color w:val="FF0000"/>
        </w:rPr>
      </w:pPr>
      <w:r w:rsidRPr="001A5376">
        <w:rPr>
          <w:rFonts w:ascii="Arial" w:eastAsia="Calibri" w:hAnsi="Arial" w:cs="Arial"/>
          <w:i/>
          <w:color w:val="FF0000"/>
        </w:rPr>
        <w:t xml:space="preserve">/** - należy wypełnić, jeżeli dotyczy; </w:t>
      </w:r>
    </w:p>
    <w:p w:rsidR="000F3E86" w:rsidRPr="001A5376" w:rsidRDefault="000F3E86" w:rsidP="000F3E86">
      <w:pPr>
        <w:widowControl w:val="0"/>
        <w:spacing w:line="0" w:lineRule="atLeast"/>
        <w:ind w:left="426"/>
        <w:jc w:val="both"/>
        <w:rPr>
          <w:rFonts w:ascii="Arial" w:hAnsi="Arial" w:cs="Arial"/>
          <w:i/>
          <w:snapToGrid w:val="0"/>
        </w:rPr>
      </w:pPr>
    </w:p>
    <w:p w:rsidR="00452635" w:rsidRPr="006911D2" w:rsidRDefault="00452635" w:rsidP="000F3E86">
      <w:pPr>
        <w:widowControl w:val="0"/>
        <w:tabs>
          <w:tab w:val="left" w:leader="dot" w:pos="8222"/>
        </w:tabs>
        <w:spacing w:line="0" w:lineRule="atLeast"/>
        <w:ind w:right="-447"/>
        <w:rPr>
          <w:rFonts w:ascii="Arial" w:hAnsi="Arial" w:cs="Arial"/>
          <w:snapToGrid w:val="0"/>
          <w:sz w:val="18"/>
          <w:szCs w:val="18"/>
        </w:rPr>
      </w:pPr>
    </w:p>
    <w:sectPr w:rsidR="00452635" w:rsidRPr="006911D2" w:rsidSect="003F62E8">
      <w:headerReference w:type="default" r:id="rId10"/>
      <w:footerReference w:type="default" r:id="rId11"/>
      <w:pgSz w:w="11904" w:h="16832"/>
      <w:pgMar w:top="1417" w:right="1417" w:bottom="1417" w:left="1417" w:header="277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3E86" w:rsidRDefault="000F3E86">
      <w:r>
        <w:separator/>
      </w:r>
    </w:p>
  </w:endnote>
  <w:endnote w:type="continuationSeparator" w:id="0">
    <w:p w:rsidR="000F3E86" w:rsidRDefault="000F3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E86" w:rsidRDefault="000F3E8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0F3E86" w:rsidRDefault="000F3E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3E86" w:rsidRDefault="000F3E86">
      <w:r>
        <w:separator/>
      </w:r>
    </w:p>
  </w:footnote>
  <w:footnote w:type="continuationSeparator" w:id="0">
    <w:p w:rsidR="000F3E86" w:rsidRDefault="000F3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E86" w:rsidRDefault="000F3E86">
    <w:pPr>
      <w:pStyle w:val="Nagwek"/>
    </w:pPr>
  </w:p>
  <w:p w:rsidR="000F3E86" w:rsidRDefault="000F3E86" w:rsidP="00473CD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3947B4A"/>
    <w:lvl w:ilvl="0">
      <w:numFmt w:val="bullet"/>
      <w:lvlText w:val="*"/>
      <w:lvlJc w:val="left"/>
    </w:lvl>
  </w:abstractNum>
  <w:abstractNum w:abstractNumId="1" w15:restartNumberingAfterBreak="0">
    <w:nsid w:val="058F5DFC"/>
    <w:multiLevelType w:val="hybridMultilevel"/>
    <w:tmpl w:val="E5F8ED92"/>
    <w:lvl w:ilvl="0" w:tplc="40B2587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2B05B0"/>
    <w:multiLevelType w:val="hybridMultilevel"/>
    <w:tmpl w:val="B5EA684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90B1576"/>
    <w:multiLevelType w:val="hybridMultilevel"/>
    <w:tmpl w:val="54ACB3B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3622A"/>
    <w:multiLevelType w:val="hybridMultilevel"/>
    <w:tmpl w:val="EBEE958A"/>
    <w:lvl w:ilvl="0" w:tplc="8E92FB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24084"/>
    <w:multiLevelType w:val="hybridMultilevel"/>
    <w:tmpl w:val="76F8AE60"/>
    <w:lvl w:ilvl="0" w:tplc="0415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44B1"/>
    <w:multiLevelType w:val="hybridMultilevel"/>
    <w:tmpl w:val="8B187942"/>
    <w:lvl w:ilvl="0" w:tplc="FF10BC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251F4"/>
    <w:multiLevelType w:val="hybridMultilevel"/>
    <w:tmpl w:val="859419F6"/>
    <w:lvl w:ilvl="0" w:tplc="EBC204F8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92944"/>
    <w:multiLevelType w:val="hybridMultilevel"/>
    <w:tmpl w:val="D7B6E27A"/>
    <w:lvl w:ilvl="0" w:tplc="14EC29D2">
      <w:start w:val="9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8E4A9C"/>
    <w:multiLevelType w:val="hybridMultilevel"/>
    <w:tmpl w:val="A6463530"/>
    <w:lvl w:ilvl="0" w:tplc="1EF27F20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190850"/>
    <w:multiLevelType w:val="hybridMultilevel"/>
    <w:tmpl w:val="838ABD02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369C2"/>
    <w:multiLevelType w:val="hybridMultilevel"/>
    <w:tmpl w:val="E1587AEA"/>
    <w:lvl w:ilvl="0" w:tplc="D7FEEA3E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9D1807"/>
    <w:multiLevelType w:val="hybridMultilevel"/>
    <w:tmpl w:val="45262C18"/>
    <w:lvl w:ilvl="0" w:tplc="E70A278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22F2E"/>
    <w:multiLevelType w:val="hybridMultilevel"/>
    <w:tmpl w:val="D8CC8F40"/>
    <w:lvl w:ilvl="0" w:tplc="D1D20D1A">
      <w:start w:val="2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9428E"/>
    <w:multiLevelType w:val="hybridMultilevel"/>
    <w:tmpl w:val="D8CC8F40"/>
    <w:lvl w:ilvl="0" w:tplc="D1D20D1A">
      <w:start w:val="2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A14DD"/>
    <w:multiLevelType w:val="hybridMultilevel"/>
    <w:tmpl w:val="49D830CE"/>
    <w:lvl w:ilvl="0" w:tplc="BA8ABE6C">
      <w:start w:val="2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1C3687"/>
    <w:multiLevelType w:val="hybridMultilevel"/>
    <w:tmpl w:val="968CE18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B442F"/>
    <w:multiLevelType w:val="hybridMultilevel"/>
    <w:tmpl w:val="DA4AD5A4"/>
    <w:lvl w:ilvl="0" w:tplc="D3E229B8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1FB1FD6"/>
    <w:multiLevelType w:val="hybridMultilevel"/>
    <w:tmpl w:val="4194152E"/>
    <w:lvl w:ilvl="0" w:tplc="FD24062A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6C25F0A"/>
    <w:multiLevelType w:val="hybridMultilevel"/>
    <w:tmpl w:val="867A7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9565A"/>
    <w:multiLevelType w:val="hybridMultilevel"/>
    <w:tmpl w:val="738E9888"/>
    <w:lvl w:ilvl="0" w:tplc="2446E9FE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ED36D0F"/>
    <w:multiLevelType w:val="hybridMultilevel"/>
    <w:tmpl w:val="200CDA68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36F4D"/>
    <w:multiLevelType w:val="hybridMultilevel"/>
    <w:tmpl w:val="61FEA42A"/>
    <w:lvl w:ilvl="0" w:tplc="D3922D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47F5493F"/>
    <w:multiLevelType w:val="hybridMultilevel"/>
    <w:tmpl w:val="3FDEB8CE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E719F"/>
    <w:multiLevelType w:val="hybridMultilevel"/>
    <w:tmpl w:val="64DA57BE"/>
    <w:lvl w:ilvl="0" w:tplc="31503E5A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4B414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0267805"/>
    <w:multiLevelType w:val="hybridMultilevel"/>
    <w:tmpl w:val="49D830CE"/>
    <w:lvl w:ilvl="0" w:tplc="BA8ABE6C">
      <w:start w:val="2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F9340B"/>
    <w:multiLevelType w:val="hybridMultilevel"/>
    <w:tmpl w:val="AD064628"/>
    <w:lvl w:ilvl="0" w:tplc="EC088B4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6B3037"/>
    <w:multiLevelType w:val="hybridMultilevel"/>
    <w:tmpl w:val="972282DE"/>
    <w:lvl w:ilvl="0" w:tplc="3D04426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AB0CCD"/>
    <w:multiLevelType w:val="hybridMultilevel"/>
    <w:tmpl w:val="A5B46E4E"/>
    <w:lvl w:ilvl="0" w:tplc="554A7F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A75BA"/>
    <w:multiLevelType w:val="hybridMultilevel"/>
    <w:tmpl w:val="4BCC68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D87257"/>
    <w:multiLevelType w:val="hybridMultilevel"/>
    <w:tmpl w:val="F9921630"/>
    <w:lvl w:ilvl="0" w:tplc="4908456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78F2517"/>
    <w:multiLevelType w:val="hybridMultilevel"/>
    <w:tmpl w:val="449A4DD0"/>
    <w:lvl w:ilvl="0" w:tplc="CE9A851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594D69"/>
    <w:multiLevelType w:val="hybridMultilevel"/>
    <w:tmpl w:val="20548D64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EE2258"/>
    <w:multiLevelType w:val="hybridMultilevel"/>
    <w:tmpl w:val="49D830CE"/>
    <w:lvl w:ilvl="0" w:tplc="BA8ABE6C">
      <w:start w:val="2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2038AE"/>
    <w:multiLevelType w:val="hybridMultilevel"/>
    <w:tmpl w:val="7A56CDA4"/>
    <w:lvl w:ilvl="0" w:tplc="6BD8BB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49C61DD"/>
    <w:multiLevelType w:val="hybridMultilevel"/>
    <w:tmpl w:val="D8CC8F40"/>
    <w:lvl w:ilvl="0" w:tplc="D1D20D1A">
      <w:start w:val="2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90543"/>
    <w:multiLevelType w:val="hybridMultilevel"/>
    <w:tmpl w:val="3C6A3C7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E8912EB"/>
    <w:multiLevelType w:val="hybridMultilevel"/>
    <w:tmpl w:val="DBEEEB56"/>
    <w:lvl w:ilvl="0" w:tplc="3E802EF6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"/>
  </w:num>
  <w:num w:numId="3">
    <w:abstractNumId w:val="31"/>
  </w:num>
  <w:num w:numId="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</w:num>
  <w:num w:numId="6">
    <w:abstractNumId w:val="28"/>
  </w:num>
  <w:num w:numId="7">
    <w:abstractNumId w:val="9"/>
  </w:num>
  <w:num w:numId="8">
    <w:abstractNumId w:val="32"/>
  </w:num>
  <w:num w:numId="9">
    <w:abstractNumId w:val="24"/>
  </w:num>
  <w:num w:numId="10">
    <w:abstractNumId w:val="0"/>
    <w:lvlOverride w:ilvl="0">
      <w:lvl w:ilvl="0">
        <w:start w:val="3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25"/>
  </w:num>
  <w:num w:numId="12">
    <w:abstractNumId w:val="4"/>
  </w:num>
  <w:num w:numId="13">
    <w:abstractNumId w:val="22"/>
  </w:num>
  <w:num w:numId="14">
    <w:abstractNumId w:val="19"/>
  </w:num>
  <w:num w:numId="15">
    <w:abstractNumId w:val="34"/>
  </w:num>
  <w:num w:numId="16">
    <w:abstractNumId w:val="30"/>
  </w:num>
  <w:num w:numId="17">
    <w:abstractNumId w:val="27"/>
  </w:num>
  <w:num w:numId="18">
    <w:abstractNumId w:val="38"/>
  </w:num>
  <w:num w:numId="19">
    <w:abstractNumId w:val="3"/>
  </w:num>
  <w:num w:numId="20">
    <w:abstractNumId w:val="11"/>
  </w:num>
  <w:num w:numId="21">
    <w:abstractNumId w:val="33"/>
  </w:num>
  <w:num w:numId="22">
    <w:abstractNumId w:val="17"/>
  </w:num>
  <w:num w:numId="23">
    <w:abstractNumId w:val="29"/>
  </w:num>
  <w:num w:numId="24">
    <w:abstractNumId w:val="21"/>
  </w:num>
  <w:num w:numId="25">
    <w:abstractNumId w:val="6"/>
  </w:num>
  <w:num w:numId="26">
    <w:abstractNumId w:val="15"/>
  </w:num>
  <w:num w:numId="27">
    <w:abstractNumId w:val="26"/>
  </w:num>
  <w:num w:numId="28">
    <w:abstractNumId w:val="10"/>
  </w:num>
  <w:num w:numId="29">
    <w:abstractNumId w:val="36"/>
  </w:num>
  <w:num w:numId="30">
    <w:abstractNumId w:val="13"/>
  </w:num>
  <w:num w:numId="31">
    <w:abstractNumId w:val="14"/>
  </w:num>
  <w:num w:numId="32">
    <w:abstractNumId w:val="2"/>
  </w:num>
  <w:num w:numId="33">
    <w:abstractNumId w:val="16"/>
  </w:num>
  <w:num w:numId="34">
    <w:abstractNumId w:val="23"/>
  </w:num>
  <w:num w:numId="35">
    <w:abstractNumId w:val="18"/>
  </w:num>
  <w:num w:numId="36">
    <w:abstractNumId w:val="5"/>
  </w:num>
  <w:num w:numId="37">
    <w:abstractNumId w:val="20"/>
  </w:num>
  <w:num w:numId="38">
    <w:abstractNumId w:val="8"/>
  </w:num>
  <w:num w:numId="39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</w:num>
  <w:num w:numId="4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386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D44"/>
    <w:rsid w:val="00007B81"/>
    <w:rsid w:val="00015326"/>
    <w:rsid w:val="000222D2"/>
    <w:rsid w:val="00022AA8"/>
    <w:rsid w:val="00025D71"/>
    <w:rsid w:val="00034F2C"/>
    <w:rsid w:val="00041C14"/>
    <w:rsid w:val="00046850"/>
    <w:rsid w:val="000504BF"/>
    <w:rsid w:val="000664A7"/>
    <w:rsid w:val="000672EE"/>
    <w:rsid w:val="00077364"/>
    <w:rsid w:val="0008037A"/>
    <w:rsid w:val="00084471"/>
    <w:rsid w:val="000863CC"/>
    <w:rsid w:val="00090E9B"/>
    <w:rsid w:val="000927AB"/>
    <w:rsid w:val="000A2B90"/>
    <w:rsid w:val="000A70C0"/>
    <w:rsid w:val="000B27B5"/>
    <w:rsid w:val="000B316A"/>
    <w:rsid w:val="000C4771"/>
    <w:rsid w:val="000D2FD9"/>
    <w:rsid w:val="000D66B3"/>
    <w:rsid w:val="000D7574"/>
    <w:rsid w:val="000F3E86"/>
    <w:rsid w:val="00116636"/>
    <w:rsid w:val="001248C9"/>
    <w:rsid w:val="00124E38"/>
    <w:rsid w:val="001413C3"/>
    <w:rsid w:val="001553B2"/>
    <w:rsid w:val="00157C5C"/>
    <w:rsid w:val="001734CA"/>
    <w:rsid w:val="001978CC"/>
    <w:rsid w:val="001A5376"/>
    <w:rsid w:val="001B299C"/>
    <w:rsid w:val="001B6701"/>
    <w:rsid w:val="001C0DC0"/>
    <w:rsid w:val="001C611E"/>
    <w:rsid w:val="001D073F"/>
    <w:rsid w:val="001D3B9B"/>
    <w:rsid w:val="001D3C09"/>
    <w:rsid w:val="001D4E64"/>
    <w:rsid w:val="001D6AD2"/>
    <w:rsid w:val="001E5704"/>
    <w:rsid w:val="001E6C9E"/>
    <w:rsid w:val="001E6E7D"/>
    <w:rsid w:val="001E70CB"/>
    <w:rsid w:val="0020045D"/>
    <w:rsid w:val="00206F20"/>
    <w:rsid w:val="002106F0"/>
    <w:rsid w:val="00212C9E"/>
    <w:rsid w:val="002156A3"/>
    <w:rsid w:val="002165E6"/>
    <w:rsid w:val="00243B15"/>
    <w:rsid w:val="00244703"/>
    <w:rsid w:val="00245DF5"/>
    <w:rsid w:val="00252848"/>
    <w:rsid w:val="00252BCD"/>
    <w:rsid w:val="002822A7"/>
    <w:rsid w:val="00283DFE"/>
    <w:rsid w:val="00287C39"/>
    <w:rsid w:val="00290A27"/>
    <w:rsid w:val="0029347D"/>
    <w:rsid w:val="00293AED"/>
    <w:rsid w:val="002A3648"/>
    <w:rsid w:val="002B355D"/>
    <w:rsid w:val="002B5355"/>
    <w:rsid w:val="002C2E04"/>
    <w:rsid w:val="002D34B4"/>
    <w:rsid w:val="002D3849"/>
    <w:rsid w:val="002F3E52"/>
    <w:rsid w:val="0030349A"/>
    <w:rsid w:val="0031486A"/>
    <w:rsid w:val="0032122B"/>
    <w:rsid w:val="003224BB"/>
    <w:rsid w:val="0032296E"/>
    <w:rsid w:val="00325832"/>
    <w:rsid w:val="0033754A"/>
    <w:rsid w:val="00340427"/>
    <w:rsid w:val="00346979"/>
    <w:rsid w:val="00352017"/>
    <w:rsid w:val="00361F34"/>
    <w:rsid w:val="003712E5"/>
    <w:rsid w:val="0037655B"/>
    <w:rsid w:val="003832A2"/>
    <w:rsid w:val="0038419B"/>
    <w:rsid w:val="0038478A"/>
    <w:rsid w:val="003A3E17"/>
    <w:rsid w:val="003A54DE"/>
    <w:rsid w:val="003A5CF0"/>
    <w:rsid w:val="003B51D9"/>
    <w:rsid w:val="003C11E2"/>
    <w:rsid w:val="003C5C66"/>
    <w:rsid w:val="003E4759"/>
    <w:rsid w:val="003E549A"/>
    <w:rsid w:val="003F497F"/>
    <w:rsid w:val="003F4C87"/>
    <w:rsid w:val="003F62E8"/>
    <w:rsid w:val="00400640"/>
    <w:rsid w:val="004014A3"/>
    <w:rsid w:val="00402FC8"/>
    <w:rsid w:val="00413F4F"/>
    <w:rsid w:val="0041403E"/>
    <w:rsid w:val="00417A06"/>
    <w:rsid w:val="00420E69"/>
    <w:rsid w:val="004316E8"/>
    <w:rsid w:val="00431FBA"/>
    <w:rsid w:val="00436688"/>
    <w:rsid w:val="00444C45"/>
    <w:rsid w:val="00450719"/>
    <w:rsid w:val="00452635"/>
    <w:rsid w:val="004528C4"/>
    <w:rsid w:val="004543DB"/>
    <w:rsid w:val="00473CD8"/>
    <w:rsid w:val="00476595"/>
    <w:rsid w:val="00477E6D"/>
    <w:rsid w:val="00477EE4"/>
    <w:rsid w:val="00492104"/>
    <w:rsid w:val="004946DF"/>
    <w:rsid w:val="004A4D02"/>
    <w:rsid w:val="004A7781"/>
    <w:rsid w:val="004B7AA3"/>
    <w:rsid w:val="004D4749"/>
    <w:rsid w:val="004E0B89"/>
    <w:rsid w:val="004E3FA1"/>
    <w:rsid w:val="005001D2"/>
    <w:rsid w:val="005020D7"/>
    <w:rsid w:val="00502AB6"/>
    <w:rsid w:val="005079C4"/>
    <w:rsid w:val="005102D7"/>
    <w:rsid w:val="005161B5"/>
    <w:rsid w:val="00517574"/>
    <w:rsid w:val="00520246"/>
    <w:rsid w:val="00530226"/>
    <w:rsid w:val="00533071"/>
    <w:rsid w:val="005377FD"/>
    <w:rsid w:val="00545880"/>
    <w:rsid w:val="00546F1C"/>
    <w:rsid w:val="00547184"/>
    <w:rsid w:val="00552498"/>
    <w:rsid w:val="00552E14"/>
    <w:rsid w:val="00561D4A"/>
    <w:rsid w:val="005649EA"/>
    <w:rsid w:val="00565F58"/>
    <w:rsid w:val="00583C7E"/>
    <w:rsid w:val="005B1538"/>
    <w:rsid w:val="005C1177"/>
    <w:rsid w:val="005E1282"/>
    <w:rsid w:val="005E1EDF"/>
    <w:rsid w:val="005E43F2"/>
    <w:rsid w:val="005E51D4"/>
    <w:rsid w:val="005E6ACC"/>
    <w:rsid w:val="005F2C10"/>
    <w:rsid w:val="005F35BE"/>
    <w:rsid w:val="005F3CE1"/>
    <w:rsid w:val="005F6436"/>
    <w:rsid w:val="00604A97"/>
    <w:rsid w:val="00626EC5"/>
    <w:rsid w:val="00627E87"/>
    <w:rsid w:val="00633DD1"/>
    <w:rsid w:val="006428AA"/>
    <w:rsid w:val="006458AE"/>
    <w:rsid w:val="00652D1C"/>
    <w:rsid w:val="006560B4"/>
    <w:rsid w:val="006642AB"/>
    <w:rsid w:val="00671371"/>
    <w:rsid w:val="00674C56"/>
    <w:rsid w:val="00677FE8"/>
    <w:rsid w:val="00681953"/>
    <w:rsid w:val="006820C7"/>
    <w:rsid w:val="00686FB6"/>
    <w:rsid w:val="00687111"/>
    <w:rsid w:val="006879CB"/>
    <w:rsid w:val="006911D2"/>
    <w:rsid w:val="00691E2F"/>
    <w:rsid w:val="00692B89"/>
    <w:rsid w:val="00693D4B"/>
    <w:rsid w:val="00694F7E"/>
    <w:rsid w:val="006A09F2"/>
    <w:rsid w:val="006B37E4"/>
    <w:rsid w:val="006C479E"/>
    <w:rsid w:val="006D674F"/>
    <w:rsid w:val="006D78E8"/>
    <w:rsid w:val="006E17F7"/>
    <w:rsid w:val="006E1EB6"/>
    <w:rsid w:val="006F0505"/>
    <w:rsid w:val="007057B7"/>
    <w:rsid w:val="007112DD"/>
    <w:rsid w:val="00713CB7"/>
    <w:rsid w:val="007153CF"/>
    <w:rsid w:val="00730E6D"/>
    <w:rsid w:val="00736DE5"/>
    <w:rsid w:val="00744F7F"/>
    <w:rsid w:val="00746773"/>
    <w:rsid w:val="00760428"/>
    <w:rsid w:val="00763C13"/>
    <w:rsid w:val="00764689"/>
    <w:rsid w:val="007666D6"/>
    <w:rsid w:val="007706A3"/>
    <w:rsid w:val="0077260F"/>
    <w:rsid w:val="00776D7F"/>
    <w:rsid w:val="00790DA7"/>
    <w:rsid w:val="00792B38"/>
    <w:rsid w:val="00797305"/>
    <w:rsid w:val="007973ED"/>
    <w:rsid w:val="007A052D"/>
    <w:rsid w:val="007A2226"/>
    <w:rsid w:val="007A6A4F"/>
    <w:rsid w:val="007A70A6"/>
    <w:rsid w:val="007B1CD5"/>
    <w:rsid w:val="007B53BE"/>
    <w:rsid w:val="007C23F1"/>
    <w:rsid w:val="007D00B3"/>
    <w:rsid w:val="007D3F9A"/>
    <w:rsid w:val="007E4589"/>
    <w:rsid w:val="007E6CF7"/>
    <w:rsid w:val="007F2942"/>
    <w:rsid w:val="007F5A07"/>
    <w:rsid w:val="007F6836"/>
    <w:rsid w:val="00810403"/>
    <w:rsid w:val="008147BF"/>
    <w:rsid w:val="00822A65"/>
    <w:rsid w:val="00831CE5"/>
    <w:rsid w:val="00833221"/>
    <w:rsid w:val="008372B6"/>
    <w:rsid w:val="0084426E"/>
    <w:rsid w:val="00844830"/>
    <w:rsid w:val="0085026B"/>
    <w:rsid w:val="0085799F"/>
    <w:rsid w:val="00863E17"/>
    <w:rsid w:val="00864A79"/>
    <w:rsid w:val="00866C8B"/>
    <w:rsid w:val="00867189"/>
    <w:rsid w:val="00871B6D"/>
    <w:rsid w:val="008738CB"/>
    <w:rsid w:val="008739E2"/>
    <w:rsid w:val="00873E8E"/>
    <w:rsid w:val="00885635"/>
    <w:rsid w:val="0088675F"/>
    <w:rsid w:val="008A20C2"/>
    <w:rsid w:val="008A2130"/>
    <w:rsid w:val="008A2A6B"/>
    <w:rsid w:val="008A5C71"/>
    <w:rsid w:val="008A70B6"/>
    <w:rsid w:val="008B3240"/>
    <w:rsid w:val="008B4741"/>
    <w:rsid w:val="008C3AA3"/>
    <w:rsid w:val="008D006C"/>
    <w:rsid w:val="008D4843"/>
    <w:rsid w:val="008D7303"/>
    <w:rsid w:val="008E083C"/>
    <w:rsid w:val="008E145C"/>
    <w:rsid w:val="008E6C5F"/>
    <w:rsid w:val="008E7632"/>
    <w:rsid w:val="008F2837"/>
    <w:rsid w:val="008F55B3"/>
    <w:rsid w:val="008F7775"/>
    <w:rsid w:val="009002B1"/>
    <w:rsid w:val="00904619"/>
    <w:rsid w:val="0091316E"/>
    <w:rsid w:val="009141BD"/>
    <w:rsid w:val="009164CC"/>
    <w:rsid w:val="0092012A"/>
    <w:rsid w:val="00921D0D"/>
    <w:rsid w:val="00921FD5"/>
    <w:rsid w:val="00931181"/>
    <w:rsid w:val="00940BAB"/>
    <w:rsid w:val="0094209C"/>
    <w:rsid w:val="009453AB"/>
    <w:rsid w:val="009540C5"/>
    <w:rsid w:val="0095648F"/>
    <w:rsid w:val="00970AC8"/>
    <w:rsid w:val="009748A3"/>
    <w:rsid w:val="009766B6"/>
    <w:rsid w:val="00976BD3"/>
    <w:rsid w:val="00982E1D"/>
    <w:rsid w:val="00986DA9"/>
    <w:rsid w:val="009906AA"/>
    <w:rsid w:val="009A5A22"/>
    <w:rsid w:val="009C05B8"/>
    <w:rsid w:val="009C2617"/>
    <w:rsid w:val="009C2A9B"/>
    <w:rsid w:val="009C7B79"/>
    <w:rsid w:val="009D0425"/>
    <w:rsid w:val="009D3BCF"/>
    <w:rsid w:val="009E0438"/>
    <w:rsid w:val="009E3393"/>
    <w:rsid w:val="009F18BD"/>
    <w:rsid w:val="009F3971"/>
    <w:rsid w:val="009F6EDB"/>
    <w:rsid w:val="009F7C94"/>
    <w:rsid w:val="00A004AE"/>
    <w:rsid w:val="00A00B6F"/>
    <w:rsid w:val="00A04C85"/>
    <w:rsid w:val="00A06DCF"/>
    <w:rsid w:val="00A11F98"/>
    <w:rsid w:val="00A129D1"/>
    <w:rsid w:val="00A1302E"/>
    <w:rsid w:val="00A226C9"/>
    <w:rsid w:val="00A24712"/>
    <w:rsid w:val="00A277C8"/>
    <w:rsid w:val="00A27867"/>
    <w:rsid w:val="00A40961"/>
    <w:rsid w:val="00A474BE"/>
    <w:rsid w:val="00A63ADF"/>
    <w:rsid w:val="00A63CAF"/>
    <w:rsid w:val="00A64244"/>
    <w:rsid w:val="00A73A24"/>
    <w:rsid w:val="00A7615E"/>
    <w:rsid w:val="00A87BA4"/>
    <w:rsid w:val="00A9587E"/>
    <w:rsid w:val="00AA3181"/>
    <w:rsid w:val="00AA34B1"/>
    <w:rsid w:val="00AA39D7"/>
    <w:rsid w:val="00AB333A"/>
    <w:rsid w:val="00AB570C"/>
    <w:rsid w:val="00AC4CFC"/>
    <w:rsid w:val="00AD0E3E"/>
    <w:rsid w:val="00AD40BE"/>
    <w:rsid w:val="00AF7435"/>
    <w:rsid w:val="00AF761E"/>
    <w:rsid w:val="00B01841"/>
    <w:rsid w:val="00B079F6"/>
    <w:rsid w:val="00B10BC9"/>
    <w:rsid w:val="00B34CBD"/>
    <w:rsid w:val="00B44C09"/>
    <w:rsid w:val="00B45418"/>
    <w:rsid w:val="00B53D88"/>
    <w:rsid w:val="00B54ADF"/>
    <w:rsid w:val="00B568B3"/>
    <w:rsid w:val="00B64E6E"/>
    <w:rsid w:val="00B66597"/>
    <w:rsid w:val="00B67F0A"/>
    <w:rsid w:val="00B76F18"/>
    <w:rsid w:val="00B81D78"/>
    <w:rsid w:val="00B839B9"/>
    <w:rsid w:val="00B91705"/>
    <w:rsid w:val="00B92173"/>
    <w:rsid w:val="00BA6316"/>
    <w:rsid w:val="00BA75B4"/>
    <w:rsid w:val="00BB69B6"/>
    <w:rsid w:val="00BB6BF6"/>
    <w:rsid w:val="00BB75C3"/>
    <w:rsid w:val="00BC0DF4"/>
    <w:rsid w:val="00BD4AEE"/>
    <w:rsid w:val="00BE0938"/>
    <w:rsid w:val="00BE2DA8"/>
    <w:rsid w:val="00BE5D5C"/>
    <w:rsid w:val="00BE6D43"/>
    <w:rsid w:val="00BF6551"/>
    <w:rsid w:val="00BF6EAD"/>
    <w:rsid w:val="00C00664"/>
    <w:rsid w:val="00C02C60"/>
    <w:rsid w:val="00C0710A"/>
    <w:rsid w:val="00C13C05"/>
    <w:rsid w:val="00C13D30"/>
    <w:rsid w:val="00C21C86"/>
    <w:rsid w:val="00C21E37"/>
    <w:rsid w:val="00C247E2"/>
    <w:rsid w:val="00C30B1F"/>
    <w:rsid w:val="00C338E0"/>
    <w:rsid w:val="00C345E9"/>
    <w:rsid w:val="00C4086F"/>
    <w:rsid w:val="00C44C9A"/>
    <w:rsid w:val="00C47004"/>
    <w:rsid w:val="00C60AB2"/>
    <w:rsid w:val="00C74F9A"/>
    <w:rsid w:val="00C82A17"/>
    <w:rsid w:val="00C9219F"/>
    <w:rsid w:val="00C94EBF"/>
    <w:rsid w:val="00CA71B4"/>
    <w:rsid w:val="00CB0FE7"/>
    <w:rsid w:val="00CB395D"/>
    <w:rsid w:val="00CB3B25"/>
    <w:rsid w:val="00CD1782"/>
    <w:rsid w:val="00CE5DFE"/>
    <w:rsid w:val="00CE70F1"/>
    <w:rsid w:val="00CF6B77"/>
    <w:rsid w:val="00D07669"/>
    <w:rsid w:val="00D113D2"/>
    <w:rsid w:val="00D15DC7"/>
    <w:rsid w:val="00D16A57"/>
    <w:rsid w:val="00D17B9A"/>
    <w:rsid w:val="00D20905"/>
    <w:rsid w:val="00D20FC0"/>
    <w:rsid w:val="00D21C6D"/>
    <w:rsid w:val="00D25102"/>
    <w:rsid w:val="00D25BF6"/>
    <w:rsid w:val="00D330EA"/>
    <w:rsid w:val="00D3795A"/>
    <w:rsid w:val="00D42A80"/>
    <w:rsid w:val="00D47581"/>
    <w:rsid w:val="00D606A2"/>
    <w:rsid w:val="00D76F2F"/>
    <w:rsid w:val="00D81E8A"/>
    <w:rsid w:val="00D8590D"/>
    <w:rsid w:val="00D86AC4"/>
    <w:rsid w:val="00D96D44"/>
    <w:rsid w:val="00DA5FD6"/>
    <w:rsid w:val="00DA72A3"/>
    <w:rsid w:val="00DB0BB2"/>
    <w:rsid w:val="00DB342B"/>
    <w:rsid w:val="00DB5768"/>
    <w:rsid w:val="00DC10F6"/>
    <w:rsid w:val="00DC3CD2"/>
    <w:rsid w:val="00DD13D6"/>
    <w:rsid w:val="00DD4CA1"/>
    <w:rsid w:val="00DE698A"/>
    <w:rsid w:val="00E03689"/>
    <w:rsid w:val="00E05E22"/>
    <w:rsid w:val="00E20606"/>
    <w:rsid w:val="00E216B0"/>
    <w:rsid w:val="00E357EC"/>
    <w:rsid w:val="00E476C1"/>
    <w:rsid w:val="00E5681F"/>
    <w:rsid w:val="00E76234"/>
    <w:rsid w:val="00E91E74"/>
    <w:rsid w:val="00EA0988"/>
    <w:rsid w:val="00EB71FD"/>
    <w:rsid w:val="00EC1894"/>
    <w:rsid w:val="00EC4E8F"/>
    <w:rsid w:val="00EC5626"/>
    <w:rsid w:val="00EC6755"/>
    <w:rsid w:val="00ED1F31"/>
    <w:rsid w:val="00ED3833"/>
    <w:rsid w:val="00ED434B"/>
    <w:rsid w:val="00ED4500"/>
    <w:rsid w:val="00ED7EFC"/>
    <w:rsid w:val="00EE0967"/>
    <w:rsid w:val="00EE15DC"/>
    <w:rsid w:val="00EE248C"/>
    <w:rsid w:val="00EE415D"/>
    <w:rsid w:val="00EE5ACD"/>
    <w:rsid w:val="00EF1529"/>
    <w:rsid w:val="00F01FCB"/>
    <w:rsid w:val="00F161EE"/>
    <w:rsid w:val="00F26B03"/>
    <w:rsid w:val="00F3350D"/>
    <w:rsid w:val="00F335B2"/>
    <w:rsid w:val="00F35A52"/>
    <w:rsid w:val="00F46ACA"/>
    <w:rsid w:val="00F5275F"/>
    <w:rsid w:val="00F52BAE"/>
    <w:rsid w:val="00F653D2"/>
    <w:rsid w:val="00F65915"/>
    <w:rsid w:val="00F67630"/>
    <w:rsid w:val="00F70320"/>
    <w:rsid w:val="00F7087A"/>
    <w:rsid w:val="00F718ED"/>
    <w:rsid w:val="00F87398"/>
    <w:rsid w:val="00FA13C8"/>
    <w:rsid w:val="00FA1649"/>
    <w:rsid w:val="00FB0352"/>
    <w:rsid w:val="00FB37EC"/>
    <w:rsid w:val="00FB69E4"/>
    <w:rsid w:val="00FB727C"/>
    <w:rsid w:val="00FC03D4"/>
    <w:rsid w:val="00FC650C"/>
    <w:rsid w:val="00FC7060"/>
    <w:rsid w:val="00FD2E62"/>
    <w:rsid w:val="00FD39BD"/>
    <w:rsid w:val="00FD6577"/>
    <w:rsid w:val="00FD7710"/>
    <w:rsid w:val="00FE0E52"/>
    <w:rsid w:val="00FE2C6C"/>
    <w:rsid w:val="00FE59DE"/>
    <w:rsid w:val="00FF2261"/>
    <w:rsid w:val="00FF266E"/>
    <w:rsid w:val="00FF5139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6049"/>
    <o:shapelayout v:ext="edit">
      <o:idmap v:ext="edit" data="1"/>
    </o:shapelayout>
  </w:shapeDefaults>
  <w:decimalSymbol w:val=","/>
  <w:listSeparator w:val=";"/>
  <w15:docId w15:val="{EF52C725-7D5F-4423-8A10-38622A35E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1FBA"/>
  </w:style>
  <w:style w:type="paragraph" w:styleId="Nagwek1">
    <w:name w:val="heading 1"/>
    <w:basedOn w:val="Normalny"/>
    <w:next w:val="Normalny"/>
    <w:link w:val="Nagwek1Znak"/>
    <w:uiPriority w:val="99"/>
    <w:qFormat/>
    <w:rsid w:val="00D330EA"/>
    <w:pPr>
      <w:keepNext/>
      <w:widowControl w:val="0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330EA"/>
    <w:pPr>
      <w:keepNext/>
      <w:widowControl w:val="0"/>
      <w:jc w:val="right"/>
      <w:outlineLvl w:val="1"/>
    </w:pPr>
    <w:rPr>
      <w:sz w:val="24"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330EA"/>
    <w:pPr>
      <w:keepNext/>
      <w:widowControl w:val="0"/>
      <w:ind w:left="1134" w:hanging="567"/>
      <w:outlineLvl w:val="2"/>
    </w:pPr>
    <w:rPr>
      <w:b/>
      <w:i/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330EA"/>
    <w:pPr>
      <w:keepNext/>
      <w:widowControl w:val="0"/>
      <w:ind w:left="708" w:hanging="424"/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330EA"/>
    <w:pPr>
      <w:keepNext/>
      <w:widowControl w:val="0"/>
      <w:ind w:left="1134" w:hanging="414"/>
      <w:outlineLvl w:val="4"/>
    </w:pPr>
    <w:rPr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330EA"/>
    <w:pPr>
      <w:keepNext/>
      <w:widowControl w:val="0"/>
      <w:ind w:left="1080" w:firstLine="905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330EA"/>
    <w:pPr>
      <w:keepNext/>
      <w:widowControl w:val="0"/>
      <w:outlineLvl w:val="6"/>
    </w:pPr>
    <w:rPr>
      <w:b/>
      <w:i/>
      <w:sz w:val="3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330EA"/>
    <w:pPr>
      <w:keepNext/>
      <w:jc w:val="center"/>
      <w:outlineLvl w:val="7"/>
    </w:pPr>
    <w:rPr>
      <w:b/>
      <w:sz w:val="40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330EA"/>
    <w:pPr>
      <w:keepNext/>
      <w:spacing w:before="120" w:after="120"/>
      <w:jc w:val="center"/>
      <w:outlineLvl w:val="8"/>
    </w:pPr>
    <w:rPr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F497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3F497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3F497F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3F497F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3F497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3F497F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3F497F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sid w:val="003F497F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semiHidden/>
    <w:locked/>
    <w:rsid w:val="003F497F"/>
    <w:rPr>
      <w:rFonts w:ascii="Cambria" w:hAnsi="Cambria" w:cs="Times New Roman"/>
    </w:rPr>
  </w:style>
  <w:style w:type="paragraph" w:styleId="Tekstpodstawowy">
    <w:name w:val="Body Text"/>
    <w:basedOn w:val="Normalny"/>
    <w:link w:val="TekstpodstawowyZnak"/>
    <w:uiPriority w:val="99"/>
    <w:rsid w:val="00D330EA"/>
    <w:pPr>
      <w:widowControl w:val="0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D330EA"/>
    <w:pPr>
      <w:widowControl w:val="0"/>
      <w:tabs>
        <w:tab w:val="left" w:leader="dot" w:pos="8222"/>
      </w:tabs>
      <w:ind w:left="1080"/>
    </w:pPr>
    <w:rPr>
      <w:sz w:val="28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D330EA"/>
    <w:pPr>
      <w:widowControl w:val="0"/>
      <w:ind w:left="720"/>
    </w:pPr>
    <w:rPr>
      <w:sz w:val="28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D330EA"/>
    <w:pPr>
      <w:widowControl w:val="0"/>
      <w:tabs>
        <w:tab w:val="left" w:leader="dot" w:pos="9072"/>
      </w:tabs>
      <w:ind w:left="6237"/>
    </w:pPr>
    <w:rPr>
      <w:sz w:val="24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3F497F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330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73CD8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D330EA"/>
    <w:pPr>
      <w:widowControl w:val="0"/>
      <w:spacing w:after="240"/>
    </w:pPr>
    <w:rPr>
      <w:b/>
      <w:sz w:val="26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3F497F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D330EA"/>
    <w:pPr>
      <w:widowControl w:val="0"/>
    </w:pPr>
    <w:rPr>
      <w:b/>
      <w:sz w:val="28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3F497F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52E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FD657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rsid w:val="00473C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473CD8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A63CAF"/>
    <w:pPr>
      <w:ind w:left="720"/>
      <w:contextualSpacing/>
    </w:pPr>
  </w:style>
  <w:style w:type="table" w:styleId="Tabela-Siatka">
    <w:name w:val="Table Grid"/>
    <w:basedOn w:val="Standardowy"/>
    <w:uiPriority w:val="39"/>
    <w:rsid w:val="008E6C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99"/>
    <w:locked/>
    <w:rsid w:val="00B91705"/>
  </w:style>
  <w:style w:type="character" w:styleId="Hipercze">
    <w:name w:val="Hyperlink"/>
    <w:basedOn w:val="Domylnaczcionkaakapitu"/>
    <w:uiPriority w:val="99"/>
    <w:unhideWhenUsed/>
    <w:locked/>
    <w:rsid w:val="00A2786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54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ceidg.gov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85C90-19CE-4FC8-BA3C-64EF1FBFB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2F3FB96E</Template>
  <TotalTime>476</TotalTime>
  <Pages>2</Pages>
  <Words>703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Druk nr 3</vt:lpstr>
    </vt:vector>
  </TitlesOfParts>
  <Company>Miejski Zarzad Drog w Kielcach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Druk nr 3</dc:title>
  <dc:creator>Miejski Zarząd Dróg w Kielcach</dc:creator>
  <cp:lastModifiedBy>Justyna Kubikowska</cp:lastModifiedBy>
  <cp:revision>111</cp:revision>
  <cp:lastPrinted>2021-06-30T09:36:00Z</cp:lastPrinted>
  <dcterms:created xsi:type="dcterms:W3CDTF">2016-09-15T09:38:00Z</dcterms:created>
  <dcterms:modified xsi:type="dcterms:W3CDTF">2026-03-04T11:04:00Z</dcterms:modified>
</cp:coreProperties>
</file>